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73CB7" w14:textId="77777777" w:rsidR="006D35E6" w:rsidRPr="006D35E6" w:rsidRDefault="00997F14" w:rsidP="006D35E6">
      <w:pPr>
        <w:spacing w:line="240" w:lineRule="auto"/>
        <w:jc w:val="right"/>
        <w:rPr>
          <w:rFonts w:ascii="Corbel" w:hAnsi="Corbel"/>
          <w:bCs/>
          <w:i/>
        </w:rPr>
      </w:pPr>
      <w:r w:rsidRPr="006D35E6">
        <w:rPr>
          <w:rFonts w:ascii="Corbel" w:hAnsi="Corbel"/>
          <w:b/>
          <w:bCs/>
        </w:rPr>
        <w:t xml:space="preserve">   </w:t>
      </w:r>
      <w:r w:rsidR="00CD6897" w:rsidRPr="006D35E6">
        <w:rPr>
          <w:rFonts w:ascii="Corbel" w:hAnsi="Corbel"/>
          <w:b/>
          <w:bCs/>
        </w:rPr>
        <w:tab/>
      </w:r>
      <w:r w:rsidR="00CD6897" w:rsidRPr="006D35E6">
        <w:rPr>
          <w:rFonts w:ascii="Corbel" w:hAnsi="Corbel"/>
          <w:b/>
          <w:bCs/>
        </w:rPr>
        <w:tab/>
      </w:r>
      <w:r w:rsidR="00CD6897" w:rsidRPr="006D35E6">
        <w:rPr>
          <w:rFonts w:ascii="Corbel" w:hAnsi="Corbel"/>
          <w:b/>
          <w:bCs/>
        </w:rPr>
        <w:tab/>
      </w:r>
      <w:r w:rsidR="00CD6897" w:rsidRPr="006D35E6">
        <w:rPr>
          <w:rFonts w:ascii="Corbel" w:hAnsi="Corbel"/>
          <w:b/>
          <w:bCs/>
        </w:rPr>
        <w:tab/>
      </w:r>
      <w:r w:rsidR="00CD6897" w:rsidRPr="006D35E6">
        <w:rPr>
          <w:rFonts w:ascii="Corbel" w:hAnsi="Corbel"/>
          <w:b/>
          <w:bCs/>
        </w:rPr>
        <w:tab/>
      </w:r>
      <w:r w:rsidR="006D35E6" w:rsidRPr="006D35E6">
        <w:rPr>
          <w:rFonts w:ascii="Corbel" w:hAnsi="Corbel"/>
          <w:bCs/>
          <w:i/>
        </w:rPr>
        <w:t>Załącznik nr 1.5 do Zarządzenia Rektora UR  nr 12/2019</w:t>
      </w:r>
    </w:p>
    <w:p w14:paraId="05B11266" w14:textId="77777777" w:rsidR="006D35E6" w:rsidRPr="006D35E6" w:rsidRDefault="006D35E6" w:rsidP="006D35E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D35E6">
        <w:rPr>
          <w:rFonts w:ascii="Corbel" w:hAnsi="Corbel"/>
          <w:b/>
          <w:smallCaps/>
          <w:sz w:val="24"/>
          <w:szCs w:val="24"/>
        </w:rPr>
        <w:t>SYLABUS</w:t>
      </w:r>
    </w:p>
    <w:p w14:paraId="751B8554" w14:textId="19999540" w:rsidR="006D35E6" w:rsidRPr="006D35E6" w:rsidRDefault="006D35E6" w:rsidP="006D35E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D35E6">
        <w:rPr>
          <w:rFonts w:ascii="Corbel" w:hAnsi="Corbel"/>
          <w:b/>
          <w:smallCaps/>
          <w:sz w:val="24"/>
          <w:szCs w:val="24"/>
        </w:rPr>
        <w:t>dotyczy cyklu kształcenia 2021-202</w:t>
      </w:r>
      <w:r w:rsidR="005608E7">
        <w:rPr>
          <w:rFonts w:ascii="Corbel" w:hAnsi="Corbel"/>
          <w:b/>
          <w:smallCaps/>
          <w:sz w:val="24"/>
          <w:szCs w:val="24"/>
        </w:rPr>
        <w:t>3</w:t>
      </w:r>
    </w:p>
    <w:p w14:paraId="3BD6E326" w14:textId="77777777" w:rsidR="006D35E6" w:rsidRPr="006D35E6" w:rsidRDefault="006D35E6" w:rsidP="006D35E6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 w:rsidRPr="006D35E6">
        <w:rPr>
          <w:rFonts w:ascii="Corbel" w:hAnsi="Corbel"/>
          <w:i/>
          <w:sz w:val="20"/>
          <w:szCs w:val="20"/>
        </w:rPr>
        <w:t xml:space="preserve">                                   (skrajne daty</w:t>
      </w:r>
      <w:r w:rsidRPr="006D35E6">
        <w:rPr>
          <w:rFonts w:ascii="Corbel" w:hAnsi="Corbel"/>
          <w:sz w:val="20"/>
          <w:szCs w:val="20"/>
        </w:rPr>
        <w:t>)</w:t>
      </w:r>
    </w:p>
    <w:p w14:paraId="3DD4F78E" w14:textId="77777777" w:rsidR="006D35E6" w:rsidRPr="006D35E6" w:rsidRDefault="006D35E6" w:rsidP="006D35E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6D35E6">
        <w:rPr>
          <w:rFonts w:ascii="Corbel" w:hAnsi="Corbel"/>
          <w:sz w:val="20"/>
          <w:szCs w:val="20"/>
        </w:rPr>
        <w:t>Rok akademicki  2021/2022</w:t>
      </w:r>
    </w:p>
    <w:p w14:paraId="672A6659" w14:textId="1AE18710" w:rsidR="0085747A" w:rsidRPr="006D35E6" w:rsidRDefault="0085747A" w:rsidP="006D35E6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0C6E7FD4" w14:textId="77777777" w:rsidR="0085747A" w:rsidRPr="006D35E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D35E6">
        <w:rPr>
          <w:rFonts w:ascii="Corbel" w:hAnsi="Corbel"/>
          <w:szCs w:val="24"/>
        </w:rPr>
        <w:t xml:space="preserve">1. </w:t>
      </w:r>
      <w:r w:rsidR="0085747A" w:rsidRPr="006D35E6">
        <w:rPr>
          <w:rFonts w:ascii="Corbel" w:hAnsi="Corbel"/>
          <w:szCs w:val="24"/>
        </w:rPr>
        <w:t xml:space="preserve">Podstawowe </w:t>
      </w:r>
      <w:r w:rsidR="00445970" w:rsidRPr="006D35E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D35E6" w14:paraId="59701564" w14:textId="77777777" w:rsidTr="346E404F">
        <w:tc>
          <w:tcPr>
            <w:tcW w:w="2694" w:type="dxa"/>
            <w:vAlign w:val="center"/>
          </w:tcPr>
          <w:p w14:paraId="5BC8C7EE" w14:textId="77777777" w:rsidR="0085747A" w:rsidRPr="006D35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A37501D" w14:textId="5111DD15" w:rsidR="0085747A" w:rsidRPr="006D35E6" w:rsidRDefault="3FC34A67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35E6">
              <w:rPr>
                <w:rFonts w:ascii="Corbel" w:hAnsi="Corbel"/>
                <w:b w:val="0"/>
                <w:sz w:val="24"/>
                <w:szCs w:val="24"/>
              </w:rPr>
              <w:t>Organizacje międzynarodowe w Europie</w:t>
            </w:r>
          </w:p>
        </w:tc>
      </w:tr>
      <w:tr w:rsidR="0085747A" w:rsidRPr="006D35E6" w14:paraId="4CA29152" w14:textId="77777777" w:rsidTr="346E404F">
        <w:tc>
          <w:tcPr>
            <w:tcW w:w="2694" w:type="dxa"/>
            <w:vAlign w:val="center"/>
          </w:tcPr>
          <w:p w14:paraId="3354DAFC" w14:textId="77777777" w:rsidR="0085747A" w:rsidRPr="006D35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D35E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AB6C7B" w14:textId="27D778A2" w:rsidR="0085747A" w:rsidRPr="006D35E6" w:rsidRDefault="00C65E4A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</w:t>
            </w:r>
            <w:r w:rsidR="00BD2A3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08</w:t>
            </w:r>
          </w:p>
        </w:tc>
      </w:tr>
      <w:tr w:rsidR="0085747A" w:rsidRPr="006D35E6" w14:paraId="249A5C16" w14:textId="77777777" w:rsidTr="346E404F">
        <w:tc>
          <w:tcPr>
            <w:tcW w:w="2694" w:type="dxa"/>
            <w:vAlign w:val="center"/>
          </w:tcPr>
          <w:p w14:paraId="251F7EFC" w14:textId="77777777" w:rsidR="0085747A" w:rsidRPr="006D35E6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6D35E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EB378F" w14:textId="4B6D8144" w:rsidR="0085747A" w:rsidRPr="006D35E6" w:rsidRDefault="4E777EFE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35E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6D35E6" w14:paraId="0A39E105" w14:textId="77777777" w:rsidTr="346E404F">
        <w:tc>
          <w:tcPr>
            <w:tcW w:w="2694" w:type="dxa"/>
            <w:vAlign w:val="center"/>
          </w:tcPr>
          <w:p w14:paraId="770D045B" w14:textId="77777777" w:rsidR="0085747A" w:rsidRPr="006D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05A809" w14:textId="34664FA6" w:rsidR="0085747A" w:rsidRPr="006D35E6" w:rsidRDefault="00E318D1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18D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6D35E6" w14:paraId="4B835047" w14:textId="77777777" w:rsidTr="346E404F">
        <w:tc>
          <w:tcPr>
            <w:tcW w:w="2694" w:type="dxa"/>
            <w:vAlign w:val="center"/>
          </w:tcPr>
          <w:p w14:paraId="274FB844" w14:textId="77777777" w:rsidR="0085747A" w:rsidRPr="006D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39BBE3" w14:textId="5F585271" w:rsidR="0085747A" w:rsidRPr="006D35E6" w:rsidRDefault="0592730E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35E6"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85747A" w:rsidRPr="006D35E6" w14:paraId="448A1CED" w14:textId="77777777" w:rsidTr="346E404F">
        <w:tc>
          <w:tcPr>
            <w:tcW w:w="2694" w:type="dxa"/>
            <w:vAlign w:val="center"/>
          </w:tcPr>
          <w:p w14:paraId="13573C5F" w14:textId="77777777" w:rsidR="0085747A" w:rsidRPr="006D35E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C8F396" w14:textId="254BFCA5" w:rsidR="0085747A" w:rsidRPr="006D35E6" w:rsidRDefault="690E5751" w:rsidP="006D35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35E6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</w:p>
        </w:tc>
      </w:tr>
      <w:tr w:rsidR="0085747A" w:rsidRPr="006D35E6" w14:paraId="04C0481C" w14:textId="77777777" w:rsidTr="346E404F">
        <w:tc>
          <w:tcPr>
            <w:tcW w:w="2694" w:type="dxa"/>
            <w:vAlign w:val="center"/>
          </w:tcPr>
          <w:p w14:paraId="5422F8AA" w14:textId="77777777" w:rsidR="0085747A" w:rsidRPr="006D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A3D3EC" w14:textId="098D53C3" w:rsidR="0085747A" w:rsidRPr="006D35E6" w:rsidRDefault="7EC47F96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35E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6D35E6" w14:paraId="7C3992E0" w14:textId="77777777" w:rsidTr="346E404F">
        <w:tc>
          <w:tcPr>
            <w:tcW w:w="2694" w:type="dxa"/>
            <w:vAlign w:val="center"/>
          </w:tcPr>
          <w:p w14:paraId="6D76ED04" w14:textId="77777777" w:rsidR="0085747A" w:rsidRPr="006D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0B940D" w14:textId="51FE8941" w:rsidR="0085747A" w:rsidRPr="006D35E6" w:rsidRDefault="2729FC3C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35E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D35E6" w14:paraId="47AAF248" w14:textId="77777777" w:rsidTr="346E404F">
        <w:tc>
          <w:tcPr>
            <w:tcW w:w="2694" w:type="dxa"/>
            <w:vAlign w:val="center"/>
          </w:tcPr>
          <w:p w14:paraId="77D7029D" w14:textId="77777777" w:rsidR="0085747A" w:rsidRPr="006D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D35E6">
              <w:rPr>
                <w:rFonts w:ascii="Corbel" w:hAnsi="Corbel"/>
                <w:sz w:val="24"/>
                <w:szCs w:val="24"/>
              </w:rPr>
              <w:t>/y</w:t>
            </w:r>
            <w:r w:rsidRPr="006D35E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27B00A" w14:textId="4B1DDEE2" w:rsidR="0085747A" w:rsidRPr="006D35E6" w:rsidRDefault="5AF0D076" w:rsidP="006D35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35E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D35E6">
              <w:rPr>
                <w:rFonts w:ascii="Corbel" w:hAnsi="Corbel"/>
                <w:b w:val="0"/>
                <w:sz w:val="24"/>
                <w:szCs w:val="24"/>
              </w:rPr>
              <w:t xml:space="preserve"> rok / 2</w:t>
            </w:r>
            <w:r w:rsidRPr="006D35E6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6D35E6" w14:paraId="5863A118" w14:textId="77777777" w:rsidTr="346E404F">
        <w:tc>
          <w:tcPr>
            <w:tcW w:w="2694" w:type="dxa"/>
            <w:vAlign w:val="center"/>
          </w:tcPr>
          <w:p w14:paraId="495D1927" w14:textId="77777777" w:rsidR="0085747A" w:rsidRPr="006D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061E4C" w14:textId="0FCB5995" w:rsidR="0085747A" w:rsidRPr="006D35E6" w:rsidRDefault="00C65E4A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6D35E6" w14:paraId="13A990D4" w14:textId="77777777" w:rsidTr="346E404F">
        <w:tc>
          <w:tcPr>
            <w:tcW w:w="2694" w:type="dxa"/>
            <w:vAlign w:val="center"/>
          </w:tcPr>
          <w:p w14:paraId="5CD6ED21" w14:textId="77777777" w:rsidR="00923D7D" w:rsidRPr="006D35E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EAFD9C" w14:textId="6D9351C9" w:rsidR="00923D7D" w:rsidRPr="006D35E6" w:rsidRDefault="16836D8B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35E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6D35E6" w14:paraId="69C2AF6E" w14:textId="77777777" w:rsidTr="346E404F">
        <w:tc>
          <w:tcPr>
            <w:tcW w:w="2694" w:type="dxa"/>
            <w:vAlign w:val="center"/>
          </w:tcPr>
          <w:p w14:paraId="19820193" w14:textId="77777777" w:rsidR="0085747A" w:rsidRPr="006D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94D5A5" w14:textId="0DFA802A" w:rsidR="0085747A" w:rsidRPr="006D35E6" w:rsidRDefault="007042AA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K. Żarna, prof. UR</w:t>
            </w:r>
          </w:p>
        </w:tc>
      </w:tr>
      <w:tr w:rsidR="0085747A" w:rsidRPr="006D35E6" w14:paraId="471FE442" w14:textId="77777777" w:rsidTr="346E404F">
        <w:tc>
          <w:tcPr>
            <w:tcW w:w="2694" w:type="dxa"/>
            <w:vAlign w:val="center"/>
          </w:tcPr>
          <w:p w14:paraId="4BE3E90F" w14:textId="77777777" w:rsidR="0085747A" w:rsidRPr="006D35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EEC669" w14:textId="08DE5AF4" w:rsidR="0085747A" w:rsidRPr="006D35E6" w:rsidRDefault="007042AA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K. Żarna, prof. UR</w:t>
            </w:r>
          </w:p>
        </w:tc>
      </w:tr>
    </w:tbl>
    <w:p w14:paraId="57A64E18" w14:textId="77777777" w:rsidR="0085747A" w:rsidRPr="006D35E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D35E6">
        <w:rPr>
          <w:rFonts w:ascii="Corbel" w:hAnsi="Corbel"/>
          <w:sz w:val="24"/>
          <w:szCs w:val="24"/>
        </w:rPr>
        <w:t xml:space="preserve">* </w:t>
      </w:r>
      <w:r w:rsidRPr="006D35E6">
        <w:rPr>
          <w:rFonts w:ascii="Corbel" w:hAnsi="Corbel"/>
          <w:i/>
          <w:sz w:val="24"/>
          <w:szCs w:val="24"/>
        </w:rPr>
        <w:t>-</w:t>
      </w:r>
      <w:r w:rsidR="00B90885" w:rsidRPr="006D35E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D35E6">
        <w:rPr>
          <w:rFonts w:ascii="Corbel" w:hAnsi="Corbel"/>
          <w:b w:val="0"/>
          <w:sz w:val="24"/>
          <w:szCs w:val="24"/>
        </w:rPr>
        <w:t>e,</w:t>
      </w:r>
      <w:r w:rsidRPr="006D35E6">
        <w:rPr>
          <w:rFonts w:ascii="Corbel" w:hAnsi="Corbel"/>
          <w:i/>
          <w:sz w:val="24"/>
          <w:szCs w:val="24"/>
        </w:rPr>
        <w:t xml:space="preserve"> </w:t>
      </w:r>
      <w:r w:rsidRPr="006D35E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D35E6">
        <w:rPr>
          <w:rFonts w:ascii="Corbel" w:hAnsi="Corbel"/>
          <w:b w:val="0"/>
          <w:i/>
          <w:sz w:val="24"/>
          <w:szCs w:val="24"/>
        </w:rPr>
        <w:t>w Jednostce</w:t>
      </w:r>
    </w:p>
    <w:p w14:paraId="3656B9AB" w14:textId="77777777" w:rsidR="00923D7D" w:rsidRPr="006D35E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6D35E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D35E6">
        <w:rPr>
          <w:rFonts w:ascii="Corbel" w:hAnsi="Corbel"/>
          <w:sz w:val="24"/>
          <w:szCs w:val="24"/>
        </w:rPr>
        <w:t>1.</w:t>
      </w:r>
      <w:r w:rsidR="00E22FBC" w:rsidRPr="006D35E6">
        <w:rPr>
          <w:rFonts w:ascii="Corbel" w:hAnsi="Corbel"/>
          <w:sz w:val="24"/>
          <w:szCs w:val="24"/>
        </w:rPr>
        <w:t>1</w:t>
      </w:r>
      <w:r w:rsidRPr="006D35E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FB0818" w14:textId="77777777" w:rsidR="00923D7D" w:rsidRPr="006D35E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6D35E6" w14:paraId="4A00F406" w14:textId="77777777" w:rsidTr="26BABA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6D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D35E6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6D35E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D35E6">
              <w:rPr>
                <w:rFonts w:ascii="Corbel" w:hAnsi="Corbel"/>
                <w:szCs w:val="24"/>
              </w:rPr>
              <w:t>(</w:t>
            </w:r>
            <w:r w:rsidR="00363F78" w:rsidRPr="006D35E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6D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D35E6">
              <w:rPr>
                <w:rFonts w:ascii="Corbel" w:hAnsi="Corbel"/>
                <w:szCs w:val="24"/>
              </w:rPr>
              <w:t>Wykł</w:t>
            </w:r>
            <w:proofErr w:type="spellEnd"/>
            <w:r w:rsidRPr="006D3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6D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D35E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6D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D35E6">
              <w:rPr>
                <w:rFonts w:ascii="Corbel" w:hAnsi="Corbel"/>
                <w:szCs w:val="24"/>
              </w:rPr>
              <w:t>Konw</w:t>
            </w:r>
            <w:proofErr w:type="spellEnd"/>
            <w:r w:rsidRPr="006D3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6D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D35E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6D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D35E6">
              <w:rPr>
                <w:rFonts w:ascii="Corbel" w:hAnsi="Corbel"/>
                <w:szCs w:val="24"/>
              </w:rPr>
              <w:t>Sem</w:t>
            </w:r>
            <w:proofErr w:type="spellEnd"/>
            <w:r w:rsidRPr="006D3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6D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D35E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6D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D35E6">
              <w:rPr>
                <w:rFonts w:ascii="Corbel" w:hAnsi="Corbel"/>
                <w:szCs w:val="24"/>
              </w:rPr>
              <w:t>Prakt</w:t>
            </w:r>
            <w:proofErr w:type="spellEnd"/>
            <w:r w:rsidRPr="006D3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6D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D35E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6D35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D35E6">
              <w:rPr>
                <w:rFonts w:ascii="Corbel" w:hAnsi="Corbel"/>
                <w:b/>
                <w:szCs w:val="24"/>
              </w:rPr>
              <w:t>Liczba pkt</w:t>
            </w:r>
            <w:r w:rsidR="00B90885" w:rsidRPr="006D35E6">
              <w:rPr>
                <w:rFonts w:ascii="Corbel" w:hAnsi="Corbel"/>
                <w:b/>
                <w:szCs w:val="24"/>
              </w:rPr>
              <w:t>.</w:t>
            </w:r>
            <w:r w:rsidRPr="006D35E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D35E6" w14:paraId="049F31CB" w14:textId="77777777" w:rsidTr="00294BF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913D246" w:rsidR="00015B8F" w:rsidRPr="006D35E6" w:rsidRDefault="00294BF4" w:rsidP="00294B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0C5FAF0A" w:rsidR="00015B8F" w:rsidRPr="006D35E6" w:rsidRDefault="538D4C0D" w:rsidP="00294B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52C" w14:textId="78AD709D" w:rsidR="00015B8F" w:rsidRPr="006D35E6" w:rsidRDefault="538D4C0D" w:rsidP="00294B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39F748B5" w:rsidR="00015B8F" w:rsidRPr="006D35E6" w:rsidRDefault="00C429B2" w:rsidP="00294B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5EAD0BF0" w:rsidR="00015B8F" w:rsidRPr="006D35E6" w:rsidRDefault="00C429B2" w:rsidP="00294B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2FAFDB44" w:rsidR="00015B8F" w:rsidRPr="006D35E6" w:rsidRDefault="00C429B2" w:rsidP="00294B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087B9AD2" w:rsidR="00015B8F" w:rsidRPr="006D35E6" w:rsidRDefault="00C429B2" w:rsidP="00294B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08EF18F9" w:rsidR="00015B8F" w:rsidRPr="006D35E6" w:rsidRDefault="00C429B2" w:rsidP="00294B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579DC227" w:rsidR="00015B8F" w:rsidRPr="006D35E6" w:rsidRDefault="00C429B2" w:rsidP="00294B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653327F4" w:rsidR="00015B8F" w:rsidRPr="006D35E6" w:rsidRDefault="538D4C0D" w:rsidP="00294B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0E6D4B4" w14:textId="6791442E" w:rsidR="26BABAED" w:rsidRPr="006D35E6" w:rsidRDefault="26BABAED">
      <w:pPr>
        <w:rPr>
          <w:rFonts w:ascii="Corbel" w:hAnsi="Corbel"/>
        </w:rPr>
      </w:pPr>
    </w:p>
    <w:p w14:paraId="61CDCEAD" w14:textId="77777777" w:rsidR="00923D7D" w:rsidRPr="006D35E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BB9E253" w14:textId="77777777" w:rsidR="00923D7D" w:rsidRPr="006D35E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6D35E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D35E6">
        <w:rPr>
          <w:rFonts w:ascii="Corbel" w:hAnsi="Corbel"/>
          <w:smallCaps w:val="0"/>
          <w:szCs w:val="24"/>
        </w:rPr>
        <w:t>1.</w:t>
      </w:r>
      <w:r w:rsidR="00E22FBC" w:rsidRPr="006D35E6">
        <w:rPr>
          <w:rFonts w:ascii="Corbel" w:hAnsi="Corbel"/>
          <w:smallCaps w:val="0"/>
          <w:szCs w:val="24"/>
        </w:rPr>
        <w:t>2</w:t>
      </w:r>
      <w:r w:rsidR="00F83B28" w:rsidRPr="006D35E6">
        <w:rPr>
          <w:rFonts w:ascii="Corbel" w:hAnsi="Corbel"/>
          <w:smallCaps w:val="0"/>
          <w:szCs w:val="24"/>
        </w:rPr>
        <w:t>.</w:t>
      </w:r>
      <w:r w:rsidR="00F83B28" w:rsidRPr="006D35E6">
        <w:rPr>
          <w:rFonts w:ascii="Corbel" w:hAnsi="Corbel"/>
          <w:smallCaps w:val="0"/>
          <w:szCs w:val="24"/>
        </w:rPr>
        <w:tab/>
      </w:r>
      <w:r w:rsidRPr="006D35E6">
        <w:rPr>
          <w:rFonts w:ascii="Corbel" w:hAnsi="Corbel"/>
          <w:smallCaps w:val="0"/>
          <w:szCs w:val="24"/>
        </w:rPr>
        <w:t xml:space="preserve">Sposób realizacji zajęć  </w:t>
      </w:r>
    </w:p>
    <w:p w14:paraId="3791E374" w14:textId="77777777" w:rsidR="00C429B2" w:rsidRPr="00B27529" w:rsidRDefault="00C429B2" w:rsidP="00C429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6D35E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35E6">
        <w:rPr>
          <w:rFonts w:ascii="Segoe UI Symbol" w:eastAsia="MS Gothic" w:hAnsi="Segoe UI Symbol" w:cs="Segoe UI Symbol"/>
          <w:b w:val="0"/>
          <w:szCs w:val="24"/>
        </w:rPr>
        <w:t>☐</w:t>
      </w:r>
      <w:r w:rsidRPr="006D35E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DE523C" w14:textId="77777777" w:rsidR="0085747A" w:rsidRPr="006D35E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6D35E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D35E6">
        <w:rPr>
          <w:rFonts w:ascii="Corbel" w:hAnsi="Corbel"/>
          <w:smallCaps w:val="0"/>
          <w:szCs w:val="24"/>
        </w:rPr>
        <w:t xml:space="preserve">1.3 </w:t>
      </w:r>
      <w:r w:rsidR="00F83B28" w:rsidRPr="006D35E6">
        <w:rPr>
          <w:rFonts w:ascii="Corbel" w:hAnsi="Corbel"/>
          <w:smallCaps w:val="0"/>
          <w:szCs w:val="24"/>
        </w:rPr>
        <w:tab/>
      </w:r>
      <w:r w:rsidRPr="006D35E6">
        <w:rPr>
          <w:rFonts w:ascii="Corbel" w:hAnsi="Corbel"/>
          <w:smallCaps w:val="0"/>
          <w:szCs w:val="24"/>
        </w:rPr>
        <w:t>For</w:t>
      </w:r>
      <w:r w:rsidR="00445970" w:rsidRPr="006D35E6">
        <w:rPr>
          <w:rFonts w:ascii="Corbel" w:hAnsi="Corbel"/>
          <w:smallCaps w:val="0"/>
          <w:szCs w:val="24"/>
        </w:rPr>
        <w:t xml:space="preserve">ma zaliczenia przedmiotu </w:t>
      </w:r>
      <w:r w:rsidRPr="006D35E6">
        <w:rPr>
          <w:rFonts w:ascii="Corbel" w:hAnsi="Corbel"/>
          <w:smallCaps w:val="0"/>
          <w:szCs w:val="24"/>
        </w:rPr>
        <w:t xml:space="preserve"> (z toku) </w:t>
      </w:r>
      <w:r w:rsidRPr="006D35E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23DB973" w14:textId="495069F7" w:rsidR="00C429B2" w:rsidRPr="007E798A" w:rsidRDefault="00C429B2" w:rsidP="00C429B2">
      <w:pPr>
        <w:rPr>
          <w:rFonts w:ascii="Corbel" w:hAnsi="Corbel"/>
        </w:rPr>
      </w:pPr>
      <w:r>
        <w:rPr>
          <w:rFonts w:ascii="Corbel" w:hAnsi="Corbel"/>
        </w:rPr>
        <w:t xml:space="preserve">                 </w:t>
      </w:r>
      <w:r w:rsidRPr="007E798A">
        <w:rPr>
          <w:rFonts w:ascii="Corbel" w:hAnsi="Corbel"/>
        </w:rPr>
        <w:t xml:space="preserve">wykład – </w:t>
      </w:r>
      <w:r>
        <w:rPr>
          <w:rFonts w:ascii="Corbel" w:hAnsi="Corbel"/>
        </w:rPr>
        <w:t>zaliczenie bez oceny</w:t>
      </w:r>
      <w:r>
        <w:rPr>
          <w:rFonts w:ascii="Corbel" w:hAnsi="Corbel"/>
        </w:rPr>
        <w:br/>
        <w:t xml:space="preserve">                ć</w:t>
      </w:r>
      <w:r w:rsidRPr="007E798A">
        <w:rPr>
          <w:rFonts w:ascii="Corbel" w:hAnsi="Corbel"/>
        </w:rPr>
        <w:t>wiczenia – zaliczenie z oceną</w:t>
      </w:r>
    </w:p>
    <w:p w14:paraId="07547A01" w14:textId="77777777" w:rsidR="00E960BB" w:rsidRPr="006D35E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6D35E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D35E6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D35E6" w14:paraId="5043CB0F" w14:textId="77777777" w:rsidTr="346E404F">
        <w:tc>
          <w:tcPr>
            <w:tcW w:w="9670" w:type="dxa"/>
          </w:tcPr>
          <w:p w14:paraId="6537F28F" w14:textId="30C1EECB" w:rsidR="0085747A" w:rsidRPr="006D35E6" w:rsidRDefault="303C0ACB" w:rsidP="346E40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06D35E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Student posiada podstawową wiedzą na temat </w:t>
            </w:r>
            <w:r w:rsidR="01D02E85" w:rsidRPr="006D35E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współczesnych </w:t>
            </w:r>
            <w:r w:rsidRPr="006D35E6">
              <w:rPr>
                <w:rFonts w:ascii="Corbel" w:hAnsi="Corbel"/>
                <w:b w:val="0"/>
                <w:smallCaps w:val="0"/>
                <w:color w:val="000000" w:themeColor="text1"/>
              </w:rPr>
              <w:t>stosunków międzynarodowych</w:t>
            </w:r>
            <w:r w:rsidR="076C3790" w:rsidRPr="006D35E6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6DFB9E20" w14:textId="77777777" w:rsidR="00153C41" w:rsidRPr="006D35E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6D35E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D35E6">
        <w:rPr>
          <w:rFonts w:ascii="Corbel" w:hAnsi="Corbel"/>
          <w:szCs w:val="24"/>
        </w:rPr>
        <w:t>3.</w:t>
      </w:r>
      <w:r w:rsidR="0085747A" w:rsidRPr="006D35E6">
        <w:rPr>
          <w:rFonts w:ascii="Corbel" w:hAnsi="Corbel"/>
          <w:szCs w:val="24"/>
        </w:rPr>
        <w:t xml:space="preserve"> </w:t>
      </w:r>
      <w:r w:rsidR="00A84C85" w:rsidRPr="006D35E6">
        <w:rPr>
          <w:rFonts w:ascii="Corbel" w:hAnsi="Corbel"/>
          <w:szCs w:val="24"/>
        </w:rPr>
        <w:t>cele, efekty uczenia się</w:t>
      </w:r>
      <w:r w:rsidR="0085747A" w:rsidRPr="006D35E6">
        <w:rPr>
          <w:rFonts w:ascii="Corbel" w:hAnsi="Corbel"/>
          <w:szCs w:val="24"/>
        </w:rPr>
        <w:t xml:space="preserve"> , treści Programowe i stosowane metody Dydaktyczne</w:t>
      </w:r>
    </w:p>
    <w:p w14:paraId="70DF9E56" w14:textId="77777777" w:rsidR="0085747A" w:rsidRPr="006D35E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6D35E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D35E6">
        <w:rPr>
          <w:rFonts w:ascii="Corbel" w:hAnsi="Corbel"/>
          <w:sz w:val="24"/>
          <w:szCs w:val="24"/>
        </w:rPr>
        <w:t xml:space="preserve">3.1 </w:t>
      </w:r>
      <w:r w:rsidR="00C05F44" w:rsidRPr="006D35E6">
        <w:rPr>
          <w:rFonts w:ascii="Corbel" w:hAnsi="Corbel"/>
          <w:sz w:val="24"/>
          <w:szCs w:val="24"/>
        </w:rPr>
        <w:t>Cele przedmiotu</w:t>
      </w:r>
    </w:p>
    <w:p w14:paraId="44E871BC" w14:textId="77777777" w:rsidR="00F83B28" w:rsidRPr="006D35E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565"/>
      </w:tblGrid>
      <w:tr w:rsidR="0085747A" w:rsidRPr="006D35E6" w14:paraId="5372B5A4" w14:textId="77777777" w:rsidTr="346E404F">
        <w:tc>
          <w:tcPr>
            <w:tcW w:w="845" w:type="dxa"/>
            <w:vAlign w:val="center"/>
          </w:tcPr>
          <w:p w14:paraId="0B972AEC" w14:textId="77777777" w:rsidR="0085747A" w:rsidRPr="006D35E6" w:rsidRDefault="0085747A" w:rsidP="346E404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35E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565" w:type="dxa"/>
            <w:vAlign w:val="center"/>
          </w:tcPr>
          <w:p w14:paraId="144A5D23" w14:textId="2BC37943" w:rsidR="0085747A" w:rsidRPr="006D35E6" w:rsidRDefault="00C429B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575D683E" w:rsidRPr="006D35E6">
              <w:rPr>
                <w:rFonts w:ascii="Corbel" w:hAnsi="Corbel"/>
                <w:b w:val="0"/>
                <w:sz w:val="24"/>
                <w:szCs w:val="24"/>
              </w:rPr>
              <w:t xml:space="preserve">oznanie </w:t>
            </w:r>
            <w:r w:rsidR="09166948" w:rsidRPr="006D35E6">
              <w:rPr>
                <w:rFonts w:ascii="Corbel" w:hAnsi="Corbel"/>
                <w:b w:val="0"/>
                <w:sz w:val="24"/>
                <w:szCs w:val="24"/>
              </w:rPr>
              <w:t xml:space="preserve">przez studentów </w:t>
            </w:r>
            <w:r w:rsidR="575D683E" w:rsidRPr="006D35E6">
              <w:rPr>
                <w:rFonts w:ascii="Corbel" w:hAnsi="Corbel"/>
                <w:b w:val="0"/>
                <w:sz w:val="24"/>
                <w:szCs w:val="24"/>
              </w:rPr>
              <w:t>podstawowych pojęć z zakresu organizacji międzynarodowych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6D35E6" w14:paraId="172A0622" w14:textId="77777777" w:rsidTr="346E404F">
        <w:tc>
          <w:tcPr>
            <w:tcW w:w="845" w:type="dxa"/>
            <w:vAlign w:val="center"/>
          </w:tcPr>
          <w:p w14:paraId="33C86505" w14:textId="4B0D5D53" w:rsidR="0085747A" w:rsidRPr="006D35E6" w:rsidRDefault="598DA4BB" w:rsidP="346E404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565" w:type="dxa"/>
            <w:vAlign w:val="center"/>
          </w:tcPr>
          <w:p w14:paraId="738610EB" w14:textId="050FC4E1" w:rsidR="0085747A" w:rsidRPr="006D35E6" w:rsidRDefault="00C429B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52F686D0" w:rsidRPr="006D35E6">
              <w:rPr>
                <w:rFonts w:ascii="Corbel" w:hAnsi="Corbel"/>
                <w:b w:val="0"/>
                <w:sz w:val="24"/>
                <w:szCs w:val="24"/>
              </w:rPr>
              <w:t xml:space="preserve">oznanie </w:t>
            </w:r>
            <w:r w:rsidR="768D6AD7" w:rsidRPr="006D35E6">
              <w:rPr>
                <w:rFonts w:ascii="Corbel" w:hAnsi="Corbel"/>
                <w:b w:val="0"/>
                <w:sz w:val="24"/>
                <w:szCs w:val="24"/>
              </w:rPr>
              <w:t xml:space="preserve">przez studentów </w:t>
            </w:r>
            <w:r w:rsidR="52F686D0" w:rsidRPr="006D35E6">
              <w:rPr>
                <w:rFonts w:ascii="Corbel" w:hAnsi="Corbel"/>
                <w:b w:val="0"/>
                <w:sz w:val="24"/>
                <w:szCs w:val="24"/>
              </w:rPr>
              <w:t xml:space="preserve"> historyczn</w:t>
            </w:r>
            <w:r w:rsidR="0B5A1F93" w:rsidRPr="006D35E6">
              <w:rPr>
                <w:rFonts w:ascii="Corbel" w:hAnsi="Corbel"/>
                <w:b w:val="0"/>
                <w:sz w:val="24"/>
                <w:szCs w:val="24"/>
              </w:rPr>
              <w:t>ych uwarunkowań powstania najważniejszych organizacji międzynarodowych w Europie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6D35E6" w14:paraId="43C3A2B6" w14:textId="77777777" w:rsidTr="346E404F">
        <w:tc>
          <w:tcPr>
            <w:tcW w:w="845" w:type="dxa"/>
            <w:vAlign w:val="center"/>
          </w:tcPr>
          <w:p w14:paraId="2A15CDF4" w14:textId="79006CA4" w:rsidR="0085747A" w:rsidRPr="006D35E6" w:rsidRDefault="0085747A" w:rsidP="346E404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35E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17CDA5E5" w:rsidRPr="006D35E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565" w:type="dxa"/>
            <w:vAlign w:val="center"/>
          </w:tcPr>
          <w:p w14:paraId="637805D2" w14:textId="2B222242" w:rsidR="0085747A" w:rsidRPr="006D35E6" w:rsidRDefault="00C429B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17CDA5E5" w:rsidRPr="006D35E6">
              <w:rPr>
                <w:rFonts w:ascii="Corbel" w:hAnsi="Corbel"/>
                <w:b w:val="0"/>
                <w:sz w:val="24"/>
                <w:szCs w:val="24"/>
              </w:rPr>
              <w:t>okona</w:t>
            </w:r>
            <w:r w:rsidR="4535B72D" w:rsidRPr="006D35E6">
              <w:rPr>
                <w:rFonts w:ascii="Corbel" w:hAnsi="Corbel"/>
                <w:b w:val="0"/>
                <w:sz w:val="24"/>
                <w:szCs w:val="24"/>
              </w:rPr>
              <w:t>nie przez studenta</w:t>
            </w:r>
            <w:r w:rsidR="17CDA5E5" w:rsidRPr="006D35E6">
              <w:rPr>
                <w:rFonts w:ascii="Corbel" w:hAnsi="Corbel"/>
                <w:b w:val="0"/>
                <w:sz w:val="24"/>
                <w:szCs w:val="24"/>
              </w:rPr>
              <w:t xml:space="preserve"> samodzielnej klasyfikacji organizacji międzynarodowych w Europie według wybranych kryteriów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346E404F" w:rsidRPr="006D35E6" w14:paraId="66871947" w14:textId="77777777" w:rsidTr="346E404F">
        <w:tc>
          <w:tcPr>
            <w:tcW w:w="845" w:type="dxa"/>
            <w:vAlign w:val="center"/>
          </w:tcPr>
          <w:p w14:paraId="5BC2AD93" w14:textId="71528350" w:rsidR="0ABF9000" w:rsidRPr="006D35E6" w:rsidRDefault="0ABF9000" w:rsidP="346E404F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35E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565" w:type="dxa"/>
            <w:vAlign w:val="center"/>
          </w:tcPr>
          <w:p w14:paraId="54E50E06" w14:textId="3B88798E" w:rsidR="643DFCD9" w:rsidRPr="006D35E6" w:rsidRDefault="00C429B2" w:rsidP="346E404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643DFCD9" w:rsidRPr="006D35E6">
              <w:rPr>
                <w:rFonts w:ascii="Corbel" w:hAnsi="Corbel"/>
                <w:b w:val="0"/>
                <w:sz w:val="24"/>
                <w:szCs w:val="24"/>
              </w:rPr>
              <w:t xml:space="preserve">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 studenta </w:t>
            </w:r>
            <w:r w:rsidR="643DFCD9" w:rsidRPr="006D35E6">
              <w:rPr>
                <w:rFonts w:ascii="Corbel" w:hAnsi="Corbel"/>
                <w:b w:val="0"/>
                <w:sz w:val="24"/>
                <w:szCs w:val="24"/>
              </w:rPr>
              <w:t>umiejętności analizowania celów, struktury, modeli, statutów wybranych organizacji międzynarodowych w Europie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63F29E8" w14:textId="77777777" w:rsidR="0085747A" w:rsidRPr="006D35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6D35E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D35E6">
        <w:rPr>
          <w:rFonts w:ascii="Corbel" w:hAnsi="Corbel"/>
          <w:b/>
          <w:sz w:val="24"/>
          <w:szCs w:val="24"/>
        </w:rPr>
        <w:t xml:space="preserve">3.2 </w:t>
      </w:r>
      <w:r w:rsidR="001D7B54" w:rsidRPr="006D35E6">
        <w:rPr>
          <w:rFonts w:ascii="Corbel" w:hAnsi="Corbel"/>
          <w:b/>
          <w:sz w:val="24"/>
          <w:szCs w:val="24"/>
        </w:rPr>
        <w:t xml:space="preserve">Efekty </w:t>
      </w:r>
      <w:r w:rsidR="00C05F44" w:rsidRPr="006D35E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D35E6">
        <w:rPr>
          <w:rFonts w:ascii="Corbel" w:hAnsi="Corbel"/>
          <w:b/>
          <w:sz w:val="24"/>
          <w:szCs w:val="24"/>
        </w:rPr>
        <w:t>dla przedmiotu</w:t>
      </w:r>
      <w:r w:rsidR="00445970" w:rsidRPr="006D35E6">
        <w:rPr>
          <w:rFonts w:ascii="Corbel" w:hAnsi="Corbel"/>
          <w:sz w:val="24"/>
          <w:szCs w:val="24"/>
        </w:rPr>
        <w:t xml:space="preserve"> </w:t>
      </w:r>
    </w:p>
    <w:p w14:paraId="3B7B4B86" w14:textId="77777777" w:rsidR="001D7B54" w:rsidRPr="006D35E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84"/>
        <w:gridCol w:w="1853"/>
      </w:tblGrid>
      <w:tr w:rsidR="0085747A" w:rsidRPr="006D35E6" w14:paraId="61F38664" w14:textId="77777777" w:rsidTr="346E404F">
        <w:tc>
          <w:tcPr>
            <w:tcW w:w="1701" w:type="dxa"/>
            <w:vAlign w:val="center"/>
          </w:tcPr>
          <w:p w14:paraId="41C145ED" w14:textId="77777777" w:rsidR="0085747A" w:rsidRPr="006D35E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D35E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D35E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D35E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D35E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6D35E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D35E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D35E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D35E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6D35E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D35E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D35E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6D35E6" w14:paraId="4FCA5964" w14:textId="77777777" w:rsidTr="346E404F">
        <w:tc>
          <w:tcPr>
            <w:tcW w:w="1701" w:type="dxa"/>
          </w:tcPr>
          <w:p w14:paraId="4EEBB90D" w14:textId="77777777" w:rsidR="0085747A" w:rsidRPr="006D35E6" w:rsidRDefault="0085747A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6D35E6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3A0FF5F2" w14:textId="518292FC" w:rsidR="0085747A" w:rsidRPr="006D35E6" w:rsidRDefault="7BF0B3CD" w:rsidP="346E40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6D35E6">
              <w:rPr>
                <w:rFonts w:ascii="Corbel" w:hAnsi="Corbel"/>
                <w:b w:val="0"/>
                <w:smallCaps w:val="0"/>
              </w:rPr>
              <w:t>zna i rozumie znaczenie organizacji międzynarodowych dla współczesnej Europy</w:t>
            </w:r>
            <w:r w:rsidR="00C429B2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5630AD66" w14:textId="07B5ED57" w:rsidR="0085747A" w:rsidRPr="006D35E6" w:rsidRDefault="7A58B7E5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6D35E6">
              <w:rPr>
                <w:rFonts w:ascii="Corbel" w:hAnsi="Corbel"/>
                <w:b w:val="0"/>
                <w:smallCaps w:val="0"/>
              </w:rPr>
              <w:t>K_W04</w:t>
            </w:r>
          </w:p>
        </w:tc>
      </w:tr>
      <w:tr w:rsidR="0085747A" w:rsidRPr="006D35E6" w14:paraId="56A76B19" w14:textId="77777777" w:rsidTr="346E404F">
        <w:tc>
          <w:tcPr>
            <w:tcW w:w="1701" w:type="dxa"/>
          </w:tcPr>
          <w:p w14:paraId="69FEFE27" w14:textId="77777777" w:rsidR="0085747A" w:rsidRPr="006D35E6" w:rsidRDefault="0085747A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6D35E6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61829076" w14:textId="194DA464" w:rsidR="0085747A" w:rsidRPr="006D35E6" w:rsidRDefault="2F2B5488" w:rsidP="346E40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6D35E6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0E00E2EC" w:rsidRPr="006D35E6">
              <w:rPr>
                <w:rFonts w:ascii="Corbel" w:hAnsi="Corbel"/>
                <w:b w:val="0"/>
                <w:smallCaps w:val="0"/>
              </w:rPr>
              <w:t xml:space="preserve">identyfikować i interpretować problemy przed jakimi stoją </w:t>
            </w:r>
            <w:r w:rsidR="0D3BC56A" w:rsidRPr="006D35E6">
              <w:rPr>
                <w:rFonts w:ascii="Corbel" w:hAnsi="Corbel"/>
                <w:b w:val="0"/>
                <w:smallCaps w:val="0"/>
              </w:rPr>
              <w:t>europejskie organizacje międzynarodowe</w:t>
            </w:r>
            <w:r w:rsidR="00C429B2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2BA226A1" w14:textId="006C5539" w:rsidR="0085747A" w:rsidRPr="006D35E6" w:rsidRDefault="36442E47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6D35E6">
              <w:rPr>
                <w:rFonts w:ascii="Corbel" w:hAnsi="Corbel"/>
                <w:b w:val="0"/>
                <w:smallCaps w:val="0"/>
              </w:rPr>
              <w:t>K_U07</w:t>
            </w:r>
          </w:p>
        </w:tc>
      </w:tr>
      <w:tr w:rsidR="0085747A" w:rsidRPr="006D35E6" w14:paraId="4B3ABA0D" w14:textId="77777777" w:rsidTr="346E404F">
        <w:tc>
          <w:tcPr>
            <w:tcW w:w="1701" w:type="dxa"/>
          </w:tcPr>
          <w:p w14:paraId="352AB31A" w14:textId="64875995" w:rsidR="0085747A" w:rsidRPr="006D35E6" w:rsidRDefault="0085747A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6D35E6">
              <w:rPr>
                <w:rFonts w:ascii="Corbel" w:hAnsi="Corbel"/>
                <w:b w:val="0"/>
                <w:smallCaps w:val="0"/>
              </w:rPr>
              <w:t>EK_</w:t>
            </w:r>
            <w:r w:rsidR="26D17D1C" w:rsidRPr="006D35E6">
              <w:rPr>
                <w:rFonts w:ascii="Corbel" w:hAnsi="Corbel"/>
                <w:b w:val="0"/>
                <w:smallCaps w:val="0"/>
              </w:rPr>
              <w:t>03</w:t>
            </w:r>
          </w:p>
        </w:tc>
        <w:tc>
          <w:tcPr>
            <w:tcW w:w="6096" w:type="dxa"/>
          </w:tcPr>
          <w:p w14:paraId="17AD93B2" w14:textId="52A857CF" w:rsidR="0085747A" w:rsidRPr="006D35E6" w:rsidRDefault="599AEC09" w:rsidP="346E40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6D35E6">
              <w:rPr>
                <w:rFonts w:ascii="Corbel" w:hAnsi="Corbel"/>
                <w:b w:val="0"/>
                <w:smallCaps w:val="0"/>
              </w:rPr>
              <w:t>jest gotów do odpowiedzialnego podjęcia pracy w organizacjach międzynarodowych</w:t>
            </w:r>
            <w:r w:rsidR="00C429B2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0DE4B5B7" w14:textId="08187741" w:rsidR="0085747A" w:rsidRPr="006D35E6" w:rsidRDefault="26D17D1C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6D35E6">
              <w:rPr>
                <w:rFonts w:ascii="Corbel" w:hAnsi="Corbel"/>
                <w:b w:val="0"/>
                <w:smallCaps w:val="0"/>
              </w:rPr>
              <w:t>K_K04</w:t>
            </w:r>
          </w:p>
        </w:tc>
      </w:tr>
    </w:tbl>
    <w:p w14:paraId="66204FF1" w14:textId="77777777" w:rsidR="0085747A" w:rsidRPr="006D35E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6D35E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D35E6">
        <w:rPr>
          <w:rFonts w:ascii="Corbel" w:hAnsi="Corbel"/>
          <w:b/>
          <w:sz w:val="24"/>
          <w:szCs w:val="24"/>
        </w:rPr>
        <w:t>3.3</w:t>
      </w:r>
      <w:r w:rsidR="001D7B54" w:rsidRPr="006D35E6">
        <w:rPr>
          <w:rFonts w:ascii="Corbel" w:hAnsi="Corbel"/>
          <w:b/>
          <w:sz w:val="24"/>
          <w:szCs w:val="24"/>
        </w:rPr>
        <w:t xml:space="preserve"> </w:t>
      </w:r>
      <w:r w:rsidR="0085747A" w:rsidRPr="006D35E6">
        <w:rPr>
          <w:rFonts w:ascii="Corbel" w:hAnsi="Corbel"/>
          <w:b/>
          <w:sz w:val="24"/>
          <w:szCs w:val="24"/>
        </w:rPr>
        <w:t>T</w:t>
      </w:r>
      <w:r w:rsidR="001D7B54" w:rsidRPr="006D35E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D35E6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6D35E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D35E6">
        <w:rPr>
          <w:rFonts w:ascii="Corbel" w:hAnsi="Corbel"/>
          <w:sz w:val="24"/>
          <w:szCs w:val="24"/>
        </w:rPr>
        <w:t xml:space="preserve">Problematyka wykładu </w:t>
      </w:r>
    </w:p>
    <w:p w14:paraId="2DBF0D7D" w14:textId="77777777" w:rsidR="00675843" w:rsidRPr="006D35E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D35E6" w14:paraId="587EA2A8" w14:textId="77777777" w:rsidTr="346E404F">
        <w:tc>
          <w:tcPr>
            <w:tcW w:w="9639" w:type="dxa"/>
          </w:tcPr>
          <w:p w14:paraId="35113026" w14:textId="77777777" w:rsidR="0085747A" w:rsidRPr="006D35E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D35E6" w14:paraId="6B62F1B3" w14:textId="77777777" w:rsidTr="346E404F">
        <w:tc>
          <w:tcPr>
            <w:tcW w:w="9639" w:type="dxa"/>
          </w:tcPr>
          <w:p w14:paraId="02F2C34E" w14:textId="653E9505" w:rsidR="0085747A" w:rsidRPr="006D35E6" w:rsidRDefault="6494F187" w:rsidP="00C429B2">
            <w:pPr>
              <w:pStyle w:val="Akapitzlist"/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Geneza organizacji międzynarodowych</w:t>
            </w:r>
            <w:r w:rsidR="00C429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6D35E6" w14:paraId="296FEF7D" w14:textId="77777777" w:rsidTr="346E404F">
        <w:tc>
          <w:tcPr>
            <w:tcW w:w="9639" w:type="dxa"/>
          </w:tcPr>
          <w:p w14:paraId="7194DBDC" w14:textId="2CE7C958" w:rsidR="0085747A" w:rsidRPr="006D35E6" w:rsidRDefault="685FEA7F" w:rsidP="00C429B2">
            <w:pPr>
              <w:pStyle w:val="Akapitzlist"/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Teoretyczne aspekty funkcjonowania organizacji międzynarodowych</w:t>
            </w:r>
            <w:r w:rsidR="00C429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346E404F" w:rsidRPr="006D35E6" w14:paraId="51D7F6B6" w14:textId="77777777" w:rsidTr="346E404F">
        <w:tc>
          <w:tcPr>
            <w:tcW w:w="9520" w:type="dxa"/>
          </w:tcPr>
          <w:p w14:paraId="6D2EE462" w14:textId="5323F75B" w:rsidR="626B04DD" w:rsidRPr="006D35E6" w:rsidRDefault="626B04DD" w:rsidP="00C429B2">
            <w:pPr>
              <w:pStyle w:val="Akapitzlist"/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Klasyfikacje</w:t>
            </w:r>
            <w:r w:rsidR="23DECDC2" w:rsidRPr="006D35E6">
              <w:rPr>
                <w:rFonts w:ascii="Corbel" w:hAnsi="Corbel"/>
                <w:sz w:val="24"/>
                <w:szCs w:val="24"/>
              </w:rPr>
              <w:t xml:space="preserve"> wybranych</w:t>
            </w:r>
            <w:r w:rsidRPr="006D35E6">
              <w:rPr>
                <w:rFonts w:ascii="Corbel" w:hAnsi="Corbel"/>
                <w:sz w:val="24"/>
                <w:szCs w:val="24"/>
              </w:rPr>
              <w:t xml:space="preserve"> organizacji międzynarodowych</w:t>
            </w:r>
            <w:r w:rsidR="00C429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346E404F" w:rsidRPr="006D35E6" w14:paraId="49B6C40C" w14:textId="77777777" w:rsidTr="346E404F">
        <w:tc>
          <w:tcPr>
            <w:tcW w:w="9520" w:type="dxa"/>
          </w:tcPr>
          <w:p w14:paraId="0C192E09" w14:textId="25D5355A" w:rsidR="5D3F3E68" w:rsidRPr="006D35E6" w:rsidRDefault="5D3F3E68" w:rsidP="00C429B2">
            <w:pPr>
              <w:pStyle w:val="Akapitzlist"/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Rola organizacji międzynarodowych we współczesnej Europie</w:t>
            </w:r>
            <w:r w:rsidR="00C429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69D0D3C" w14:textId="77777777" w:rsidR="0085747A" w:rsidRPr="006D35E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6D35E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D35E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D35E6">
        <w:rPr>
          <w:rFonts w:ascii="Corbel" w:hAnsi="Corbel"/>
          <w:sz w:val="24"/>
          <w:szCs w:val="24"/>
        </w:rPr>
        <w:t xml:space="preserve">, </w:t>
      </w:r>
      <w:r w:rsidRPr="006D35E6">
        <w:rPr>
          <w:rFonts w:ascii="Corbel" w:hAnsi="Corbel"/>
          <w:sz w:val="24"/>
          <w:szCs w:val="24"/>
        </w:rPr>
        <w:t xml:space="preserve">zajęć praktycznych </w:t>
      </w:r>
    </w:p>
    <w:p w14:paraId="54CD245A" w14:textId="77777777" w:rsidR="0085747A" w:rsidRPr="006D35E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D35E6" w14:paraId="55225495" w14:textId="77777777" w:rsidTr="26BABAED">
        <w:tc>
          <w:tcPr>
            <w:tcW w:w="9639" w:type="dxa"/>
          </w:tcPr>
          <w:p w14:paraId="5D69D229" w14:textId="77777777" w:rsidR="0085747A" w:rsidRPr="006D35E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D35E6" w14:paraId="1231BE67" w14:textId="77777777" w:rsidTr="26BABAED">
        <w:tc>
          <w:tcPr>
            <w:tcW w:w="9639" w:type="dxa"/>
          </w:tcPr>
          <w:p w14:paraId="36FEB5B0" w14:textId="7132E957" w:rsidR="0085747A" w:rsidRPr="006D35E6" w:rsidRDefault="110879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Zajęcia organizacyjne</w:t>
            </w:r>
          </w:p>
        </w:tc>
      </w:tr>
      <w:tr w:rsidR="0EBF1F79" w:rsidRPr="006D35E6" w14:paraId="72A612E2" w14:textId="77777777" w:rsidTr="26BABAED">
        <w:tc>
          <w:tcPr>
            <w:tcW w:w="9520" w:type="dxa"/>
          </w:tcPr>
          <w:p w14:paraId="07541274" w14:textId="11725C47" w:rsidR="6DF9F0ED" w:rsidRPr="006D35E6" w:rsidRDefault="6DF9F0ED" w:rsidP="00C42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System ONZ</w:t>
            </w:r>
          </w:p>
        </w:tc>
      </w:tr>
      <w:tr w:rsidR="0EBF1F79" w:rsidRPr="006D35E6" w14:paraId="185DAC2E" w14:textId="77777777" w:rsidTr="26BABAED">
        <w:tc>
          <w:tcPr>
            <w:tcW w:w="9520" w:type="dxa"/>
          </w:tcPr>
          <w:p w14:paraId="274D7003" w14:textId="471D915D" w:rsidR="6DF9F0ED" w:rsidRPr="006D35E6" w:rsidRDefault="6DF9F0ED" w:rsidP="00C42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Rada Europy</w:t>
            </w:r>
          </w:p>
        </w:tc>
      </w:tr>
      <w:tr w:rsidR="0EBF1F79" w:rsidRPr="006D35E6" w14:paraId="1790A69A" w14:textId="77777777" w:rsidTr="26BABAED">
        <w:tc>
          <w:tcPr>
            <w:tcW w:w="9520" w:type="dxa"/>
          </w:tcPr>
          <w:p w14:paraId="55A457F2" w14:textId="6A2DD137" w:rsidR="6DF9F0ED" w:rsidRPr="006D35E6" w:rsidRDefault="6DF9F0ED" w:rsidP="00C42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lastRenderedPageBreak/>
              <w:t xml:space="preserve">Organizacja </w:t>
            </w:r>
            <w:r w:rsidR="6C3D8F0B" w:rsidRPr="006D35E6">
              <w:rPr>
                <w:rFonts w:ascii="Corbel" w:hAnsi="Corbel"/>
                <w:sz w:val="24"/>
                <w:szCs w:val="24"/>
              </w:rPr>
              <w:t>Bezpieczeństwa</w:t>
            </w:r>
            <w:r w:rsidRPr="006D35E6">
              <w:rPr>
                <w:rFonts w:ascii="Corbel" w:hAnsi="Corbel"/>
                <w:sz w:val="24"/>
                <w:szCs w:val="24"/>
              </w:rPr>
              <w:t xml:space="preserve"> i Współpracy w Europie</w:t>
            </w:r>
          </w:p>
        </w:tc>
      </w:tr>
      <w:tr w:rsidR="0EBF1F79" w:rsidRPr="006D35E6" w14:paraId="332A920B" w14:textId="77777777" w:rsidTr="26BABAED">
        <w:tc>
          <w:tcPr>
            <w:tcW w:w="9520" w:type="dxa"/>
          </w:tcPr>
          <w:p w14:paraId="177219FE" w14:textId="06C8D69F" w:rsidR="0EBF1F79" w:rsidRPr="006D35E6" w:rsidRDefault="5ED3CE0F" w:rsidP="00C42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Unia Europejska</w:t>
            </w:r>
          </w:p>
        </w:tc>
      </w:tr>
      <w:tr w:rsidR="26BABAED" w:rsidRPr="006D35E6" w14:paraId="0F681330" w14:textId="77777777" w:rsidTr="26BABAED">
        <w:tc>
          <w:tcPr>
            <w:tcW w:w="9520" w:type="dxa"/>
          </w:tcPr>
          <w:p w14:paraId="3923CE9F" w14:textId="4DF90721" w:rsidR="1EC4256A" w:rsidRPr="006D35E6" w:rsidRDefault="1EC4256A" w:rsidP="00C42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CEFTA</w:t>
            </w:r>
          </w:p>
        </w:tc>
      </w:tr>
      <w:tr w:rsidR="0EBF1F79" w:rsidRPr="006D35E6" w14:paraId="1AD0A408" w14:textId="77777777" w:rsidTr="26BABAED">
        <w:tc>
          <w:tcPr>
            <w:tcW w:w="9520" w:type="dxa"/>
          </w:tcPr>
          <w:p w14:paraId="6B85B3D5" w14:textId="0D0C49D3" w:rsidR="0EBF1F79" w:rsidRPr="006D35E6" w:rsidRDefault="5ED3CE0F" w:rsidP="00C42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 xml:space="preserve">Rada Nordycka, Rada Państw Morza Bałtyckiego, </w:t>
            </w:r>
            <w:r w:rsidR="4CA67FA5" w:rsidRPr="006D35E6">
              <w:rPr>
                <w:rFonts w:ascii="Corbel" w:hAnsi="Corbel"/>
                <w:sz w:val="24"/>
                <w:szCs w:val="24"/>
              </w:rPr>
              <w:t>Forum Morza Czarnego</w:t>
            </w:r>
            <w:r w:rsidR="0E669C93" w:rsidRPr="006D35E6">
              <w:rPr>
                <w:rFonts w:ascii="Corbel" w:hAnsi="Corbel"/>
                <w:sz w:val="24"/>
                <w:szCs w:val="24"/>
              </w:rPr>
              <w:t>, Inicjatywa Środkowoeuropejska</w:t>
            </w:r>
          </w:p>
        </w:tc>
      </w:tr>
      <w:tr w:rsidR="0EBF1F79" w:rsidRPr="006D35E6" w14:paraId="2A6B7D0B" w14:textId="77777777" w:rsidTr="26BABAED">
        <w:tc>
          <w:tcPr>
            <w:tcW w:w="9520" w:type="dxa"/>
          </w:tcPr>
          <w:p w14:paraId="058F042B" w14:textId="1F68EF94" w:rsidR="0EBF1F79" w:rsidRPr="006D35E6" w:rsidRDefault="4CA67FA5" w:rsidP="00C42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Wybrane e</w:t>
            </w:r>
            <w:r w:rsidR="1B29F0DA" w:rsidRPr="006D35E6">
              <w:rPr>
                <w:rFonts w:ascii="Corbel" w:hAnsi="Corbel"/>
                <w:sz w:val="24"/>
                <w:szCs w:val="24"/>
              </w:rPr>
              <w:t>uropejskie organizacja pozarządowe</w:t>
            </w:r>
          </w:p>
        </w:tc>
      </w:tr>
      <w:tr w:rsidR="26BABAED" w:rsidRPr="006D35E6" w14:paraId="7C31BB61" w14:textId="77777777" w:rsidTr="26BABAED">
        <w:tc>
          <w:tcPr>
            <w:tcW w:w="9520" w:type="dxa"/>
          </w:tcPr>
          <w:p w14:paraId="26771F5A" w14:textId="52F1ED94" w:rsidR="2211B945" w:rsidRPr="006D35E6" w:rsidRDefault="2211B945" w:rsidP="00C42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14:paraId="48A21919" w14:textId="77777777" w:rsidR="0085747A" w:rsidRPr="006D35E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6D35E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D35E6">
        <w:rPr>
          <w:rFonts w:ascii="Corbel" w:hAnsi="Corbel"/>
          <w:smallCaps w:val="0"/>
          <w:szCs w:val="24"/>
        </w:rPr>
        <w:t>3.4 Metody dydaktyczne</w:t>
      </w:r>
      <w:r w:rsidRPr="006D35E6">
        <w:rPr>
          <w:rFonts w:ascii="Corbel" w:hAnsi="Corbel"/>
          <w:b w:val="0"/>
          <w:smallCaps w:val="0"/>
          <w:szCs w:val="24"/>
        </w:rPr>
        <w:t xml:space="preserve"> </w:t>
      </w:r>
    </w:p>
    <w:p w14:paraId="6BD18F9B" w14:textId="77777777" w:rsidR="0085747A" w:rsidRPr="006D35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512FFB" w14:textId="77777777" w:rsidR="00E21E7D" w:rsidRPr="006D35E6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6D35E6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6D35E6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6D35E6">
        <w:rPr>
          <w:rFonts w:ascii="Corbel" w:hAnsi="Corbel"/>
          <w:sz w:val="20"/>
          <w:szCs w:val="20"/>
        </w:rPr>
        <w:t>.:</w:t>
      </w:r>
      <w:r w:rsidR="00923D7D" w:rsidRPr="006D35E6">
        <w:rPr>
          <w:rFonts w:ascii="Corbel" w:hAnsi="Corbel"/>
          <w:sz w:val="20"/>
          <w:szCs w:val="20"/>
        </w:rPr>
        <w:t xml:space="preserve"> </w:t>
      </w:r>
    </w:p>
    <w:p w14:paraId="7FB0AC11" w14:textId="77777777" w:rsidR="00153C41" w:rsidRPr="006D35E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6D35E6">
        <w:rPr>
          <w:rFonts w:ascii="Corbel" w:hAnsi="Corbel"/>
          <w:b w:val="0"/>
          <w:i/>
          <w:sz w:val="20"/>
          <w:szCs w:val="20"/>
        </w:rPr>
        <w:t xml:space="preserve"> </w:t>
      </w:r>
      <w:r w:rsidRPr="006D35E6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6D35E6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6D35E6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6D35E6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6D35E6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5852431" w14:textId="77777777" w:rsidR="00153C41" w:rsidRPr="006D35E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6D35E6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6D35E6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6D35E6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6D35E6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6D35E6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6D35E6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6D35E6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4C922DF" w14:textId="77777777" w:rsidR="0085747A" w:rsidRPr="006D35E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6D35E6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6D35E6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38601FE" w14:textId="77777777" w:rsidR="0085747A" w:rsidRPr="006D35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9B70C" w14:textId="2DD33B03" w:rsidR="00E960BB" w:rsidRPr="006D35E6" w:rsidRDefault="00C429B2" w:rsidP="26BABAED">
      <w:pPr>
        <w:tabs>
          <w:tab w:val="left" w:pos="284"/>
        </w:tabs>
        <w:spacing w:after="0"/>
        <w:rPr>
          <w:rFonts w:ascii="Corbel" w:hAnsi="Corbel"/>
        </w:rPr>
      </w:pPr>
      <w:r>
        <w:rPr>
          <w:rFonts w:ascii="Corbel" w:hAnsi="Corbel"/>
        </w:rPr>
        <w:t>-</w:t>
      </w:r>
      <w:r w:rsidR="34B4598E" w:rsidRPr="006D35E6">
        <w:rPr>
          <w:rFonts w:ascii="Corbel" w:hAnsi="Corbel"/>
        </w:rPr>
        <w:t xml:space="preserve"> wykład problemowy</w:t>
      </w:r>
    </w:p>
    <w:p w14:paraId="74930E40" w14:textId="77777777" w:rsidR="00C429B2" w:rsidRDefault="00C429B2" w:rsidP="26BABAED">
      <w:pPr>
        <w:tabs>
          <w:tab w:val="left" w:pos="284"/>
        </w:tabs>
        <w:spacing w:after="0"/>
        <w:rPr>
          <w:rFonts w:ascii="Corbel" w:hAnsi="Corbel"/>
        </w:rPr>
      </w:pPr>
      <w:r>
        <w:rPr>
          <w:rFonts w:ascii="Corbel" w:hAnsi="Corbel"/>
        </w:rPr>
        <w:t>-</w:t>
      </w:r>
      <w:r w:rsidR="34B4598E" w:rsidRPr="006D35E6">
        <w:rPr>
          <w:rFonts w:ascii="Corbel" w:hAnsi="Corbel"/>
        </w:rPr>
        <w:t xml:space="preserve"> analiza tekstów z dyskusją</w:t>
      </w:r>
    </w:p>
    <w:p w14:paraId="30A04781" w14:textId="77777777" w:rsidR="00C429B2" w:rsidRDefault="00C429B2" w:rsidP="26BABAED">
      <w:pPr>
        <w:tabs>
          <w:tab w:val="left" w:pos="284"/>
        </w:tabs>
        <w:spacing w:after="0"/>
        <w:rPr>
          <w:rFonts w:ascii="Corbel" w:hAnsi="Corbel"/>
        </w:rPr>
      </w:pPr>
      <w:r>
        <w:rPr>
          <w:rFonts w:ascii="Corbel" w:hAnsi="Corbel"/>
        </w:rPr>
        <w:t>-</w:t>
      </w:r>
      <w:r w:rsidR="34B4598E" w:rsidRPr="006D35E6">
        <w:rPr>
          <w:rFonts w:ascii="Corbel" w:hAnsi="Corbel"/>
        </w:rPr>
        <w:t xml:space="preserve"> dyskusja</w:t>
      </w:r>
    </w:p>
    <w:p w14:paraId="708C1DDF" w14:textId="40083075" w:rsidR="00E960BB" w:rsidRPr="006D35E6" w:rsidRDefault="00C429B2" w:rsidP="26BABAED">
      <w:pPr>
        <w:tabs>
          <w:tab w:val="left" w:pos="284"/>
        </w:tabs>
        <w:spacing w:after="0"/>
        <w:rPr>
          <w:rFonts w:ascii="Corbel" w:hAnsi="Corbel"/>
        </w:rPr>
      </w:pPr>
      <w:r>
        <w:rPr>
          <w:rFonts w:ascii="Corbel" w:hAnsi="Corbel"/>
        </w:rPr>
        <w:t>-</w:t>
      </w:r>
      <w:r w:rsidR="34B4598E" w:rsidRPr="006D35E6">
        <w:rPr>
          <w:rFonts w:ascii="Corbel" w:hAnsi="Corbel"/>
        </w:rPr>
        <w:t xml:space="preserve"> pra</w:t>
      </w:r>
      <w:r w:rsidR="783C755A" w:rsidRPr="006D35E6">
        <w:rPr>
          <w:rFonts w:ascii="Corbel" w:hAnsi="Corbel"/>
        </w:rPr>
        <w:t>ca w grupach</w:t>
      </w:r>
    </w:p>
    <w:p w14:paraId="5B08B5D1" w14:textId="5C5C9FA3" w:rsidR="00E960BB" w:rsidRPr="006D35E6" w:rsidRDefault="00E960BB" w:rsidP="26BABAE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0AD9C6F4" w14:textId="77777777" w:rsidR="00E960BB" w:rsidRPr="006D35E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6D35E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D35E6">
        <w:rPr>
          <w:rFonts w:ascii="Corbel" w:hAnsi="Corbel"/>
          <w:smallCaps w:val="0"/>
          <w:szCs w:val="24"/>
        </w:rPr>
        <w:t xml:space="preserve">4. </w:t>
      </w:r>
      <w:r w:rsidR="0085747A" w:rsidRPr="006D35E6">
        <w:rPr>
          <w:rFonts w:ascii="Corbel" w:hAnsi="Corbel"/>
          <w:smallCaps w:val="0"/>
          <w:szCs w:val="24"/>
        </w:rPr>
        <w:t>METODY I KRYTERIA OCENY</w:t>
      </w:r>
      <w:r w:rsidR="009F4610" w:rsidRPr="006D35E6">
        <w:rPr>
          <w:rFonts w:ascii="Corbel" w:hAnsi="Corbel"/>
          <w:smallCaps w:val="0"/>
          <w:szCs w:val="24"/>
        </w:rPr>
        <w:t xml:space="preserve"> </w:t>
      </w:r>
    </w:p>
    <w:p w14:paraId="4B1F511A" w14:textId="77777777" w:rsidR="00923D7D" w:rsidRPr="006D35E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6D35E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D35E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D35E6">
        <w:rPr>
          <w:rFonts w:ascii="Corbel" w:hAnsi="Corbel"/>
          <w:smallCaps w:val="0"/>
          <w:szCs w:val="24"/>
        </w:rPr>
        <w:t>uczenia się</w:t>
      </w:r>
    </w:p>
    <w:p w14:paraId="65F9C3DC" w14:textId="77777777" w:rsidR="0085747A" w:rsidRPr="006D35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5451"/>
        <w:gridCol w:w="2104"/>
      </w:tblGrid>
      <w:tr w:rsidR="0085747A" w:rsidRPr="006D35E6" w14:paraId="3CD72C34" w14:textId="77777777" w:rsidTr="00C429B2">
        <w:tc>
          <w:tcPr>
            <w:tcW w:w="1965" w:type="dxa"/>
            <w:vAlign w:val="center"/>
          </w:tcPr>
          <w:p w14:paraId="59C1A4F7" w14:textId="77777777" w:rsidR="0085747A" w:rsidRPr="00C429B2" w:rsidRDefault="0071620A" w:rsidP="00C429B2">
            <w:pPr>
              <w:spacing w:after="0"/>
              <w:rPr>
                <w:rFonts w:ascii="Corbel" w:hAnsi="Corbel"/>
              </w:rPr>
            </w:pPr>
            <w:r w:rsidRPr="00C429B2">
              <w:rPr>
                <w:rFonts w:ascii="Corbel" w:hAnsi="Corbel"/>
              </w:rPr>
              <w:t>Symbol efektu</w:t>
            </w:r>
          </w:p>
        </w:tc>
        <w:tc>
          <w:tcPr>
            <w:tcW w:w="5451" w:type="dxa"/>
            <w:vAlign w:val="center"/>
          </w:tcPr>
          <w:p w14:paraId="47962157" w14:textId="77777777" w:rsidR="0085747A" w:rsidRPr="00C429B2" w:rsidRDefault="00F974DA" w:rsidP="00C429B2">
            <w:pPr>
              <w:spacing w:after="0"/>
              <w:rPr>
                <w:rFonts w:ascii="Corbel" w:hAnsi="Corbel"/>
              </w:rPr>
            </w:pPr>
            <w:r w:rsidRPr="00C429B2">
              <w:rPr>
                <w:rFonts w:ascii="Corbel" w:hAnsi="Corbel"/>
              </w:rPr>
              <w:t>Metody oceny efektów uczenia się</w:t>
            </w:r>
          </w:p>
          <w:p w14:paraId="12080E0F" w14:textId="77777777" w:rsidR="0085747A" w:rsidRPr="00C429B2" w:rsidRDefault="009F4610" w:rsidP="00C429B2">
            <w:pPr>
              <w:spacing w:after="0"/>
              <w:rPr>
                <w:rFonts w:ascii="Corbel" w:hAnsi="Corbel"/>
              </w:rPr>
            </w:pPr>
            <w:r w:rsidRPr="00C429B2">
              <w:rPr>
                <w:rFonts w:ascii="Corbel" w:hAnsi="Corbel"/>
              </w:rPr>
              <w:t>(</w:t>
            </w:r>
            <w:r w:rsidR="0085747A" w:rsidRPr="00C429B2">
              <w:rPr>
                <w:rFonts w:ascii="Corbel" w:hAnsi="Corbel"/>
              </w:rPr>
              <w:t>np.: kolokwium, egzamin ustny, egzamin pisemny, projekt, sprawozdanie, obserwacja w trakcie zajęć)</w:t>
            </w:r>
          </w:p>
        </w:tc>
        <w:tc>
          <w:tcPr>
            <w:tcW w:w="2104" w:type="dxa"/>
            <w:vAlign w:val="center"/>
          </w:tcPr>
          <w:p w14:paraId="4DA5CD06" w14:textId="77777777" w:rsidR="00923D7D" w:rsidRPr="00C429B2" w:rsidRDefault="0085747A" w:rsidP="00C429B2">
            <w:pPr>
              <w:spacing w:after="0"/>
              <w:rPr>
                <w:rFonts w:ascii="Corbel" w:hAnsi="Corbel"/>
              </w:rPr>
            </w:pPr>
            <w:r w:rsidRPr="00C429B2">
              <w:rPr>
                <w:rFonts w:ascii="Corbel" w:hAnsi="Corbel"/>
              </w:rPr>
              <w:t xml:space="preserve">Forma zajęć dydaktycznych </w:t>
            </w:r>
          </w:p>
          <w:p w14:paraId="52574297" w14:textId="77777777" w:rsidR="0085747A" w:rsidRPr="00C429B2" w:rsidRDefault="0085747A" w:rsidP="00C429B2">
            <w:pPr>
              <w:spacing w:after="0"/>
              <w:rPr>
                <w:rFonts w:ascii="Corbel" w:hAnsi="Corbel"/>
              </w:rPr>
            </w:pPr>
            <w:r w:rsidRPr="00C429B2">
              <w:rPr>
                <w:rFonts w:ascii="Corbel" w:hAnsi="Corbel"/>
              </w:rPr>
              <w:t xml:space="preserve">(w, </w:t>
            </w:r>
            <w:proofErr w:type="spellStart"/>
            <w:r w:rsidRPr="00C429B2">
              <w:rPr>
                <w:rFonts w:ascii="Corbel" w:hAnsi="Corbel"/>
              </w:rPr>
              <w:t>ćw</w:t>
            </w:r>
            <w:proofErr w:type="spellEnd"/>
            <w:r w:rsidRPr="00C429B2">
              <w:rPr>
                <w:rFonts w:ascii="Corbel" w:hAnsi="Corbel"/>
              </w:rPr>
              <w:t>, …)</w:t>
            </w:r>
          </w:p>
        </w:tc>
      </w:tr>
      <w:tr w:rsidR="00C429B2" w:rsidRPr="006D35E6" w14:paraId="24AE2947" w14:textId="77777777" w:rsidTr="00C429B2">
        <w:tc>
          <w:tcPr>
            <w:tcW w:w="1965" w:type="dxa"/>
            <w:vAlign w:val="center"/>
          </w:tcPr>
          <w:p w14:paraId="17ACD230" w14:textId="2709B9DF" w:rsidR="00C429B2" w:rsidRPr="00C429B2" w:rsidRDefault="00C429B2" w:rsidP="00C429B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Pr="00C429B2">
              <w:rPr>
                <w:rFonts w:ascii="Corbel" w:hAnsi="Corbel"/>
              </w:rPr>
              <w:t>k_ 01</w:t>
            </w:r>
          </w:p>
        </w:tc>
        <w:tc>
          <w:tcPr>
            <w:tcW w:w="5451" w:type="dxa"/>
            <w:vAlign w:val="center"/>
          </w:tcPr>
          <w:p w14:paraId="2E86B1B5" w14:textId="77777777" w:rsidR="00C429B2" w:rsidRDefault="00C429B2" w:rsidP="00C429B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C429B2">
              <w:rPr>
                <w:rFonts w:ascii="Corbel" w:hAnsi="Corbel"/>
              </w:rPr>
              <w:t>zaliczenie testu pisemnego na ocenę pozytywną</w:t>
            </w:r>
          </w:p>
          <w:p w14:paraId="7BCB4213" w14:textId="6D387BF8" w:rsidR="00C429B2" w:rsidRPr="00C429B2" w:rsidRDefault="00C429B2" w:rsidP="00C429B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429B2">
              <w:rPr>
                <w:rFonts w:ascii="Corbel" w:hAnsi="Corbel"/>
              </w:rPr>
              <w:t xml:space="preserve"> obserwacja podczas zajęć</w:t>
            </w:r>
          </w:p>
        </w:tc>
        <w:tc>
          <w:tcPr>
            <w:tcW w:w="2104" w:type="dxa"/>
          </w:tcPr>
          <w:p w14:paraId="5062BA33" w14:textId="31340602" w:rsidR="00C429B2" w:rsidRPr="00C429B2" w:rsidRDefault="00C429B2" w:rsidP="00C429B2">
            <w:pPr>
              <w:spacing w:after="0"/>
              <w:rPr>
                <w:rFonts w:ascii="Corbel" w:hAnsi="Corbel"/>
              </w:rPr>
            </w:pPr>
            <w:r w:rsidRPr="00003226">
              <w:rPr>
                <w:rFonts w:ascii="Corbel" w:hAnsi="Corbel"/>
                <w:szCs w:val="24"/>
              </w:rPr>
              <w:t>W, CA</w:t>
            </w:r>
          </w:p>
        </w:tc>
      </w:tr>
      <w:tr w:rsidR="00C429B2" w:rsidRPr="006D35E6" w14:paraId="727CF0E4" w14:textId="77777777" w:rsidTr="00C429B2">
        <w:tc>
          <w:tcPr>
            <w:tcW w:w="1965" w:type="dxa"/>
          </w:tcPr>
          <w:p w14:paraId="1CB34457" w14:textId="77777777" w:rsidR="00C429B2" w:rsidRPr="00C429B2" w:rsidRDefault="00C429B2" w:rsidP="00C429B2">
            <w:pPr>
              <w:spacing w:after="0"/>
              <w:rPr>
                <w:rFonts w:ascii="Corbel" w:hAnsi="Corbel"/>
              </w:rPr>
            </w:pPr>
            <w:r w:rsidRPr="00C429B2">
              <w:rPr>
                <w:rFonts w:ascii="Corbel" w:hAnsi="Corbel"/>
              </w:rPr>
              <w:t>Ek_ 02</w:t>
            </w:r>
          </w:p>
        </w:tc>
        <w:tc>
          <w:tcPr>
            <w:tcW w:w="5451" w:type="dxa"/>
          </w:tcPr>
          <w:p w14:paraId="25A3C0FC" w14:textId="77777777" w:rsidR="00C429B2" w:rsidRDefault="00C429B2" w:rsidP="00C429B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C429B2">
              <w:rPr>
                <w:rFonts w:ascii="Corbel" w:hAnsi="Corbel"/>
              </w:rPr>
              <w:t>zaliczenie testu pisemnego na ocenę pozytywną</w:t>
            </w:r>
          </w:p>
          <w:p w14:paraId="562C75D1" w14:textId="2CF14C42" w:rsidR="00C429B2" w:rsidRPr="00C429B2" w:rsidRDefault="00C429B2" w:rsidP="00C429B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429B2">
              <w:rPr>
                <w:rFonts w:ascii="Corbel" w:hAnsi="Corbel"/>
              </w:rPr>
              <w:t xml:space="preserve"> obserwacja podczas zajęć</w:t>
            </w:r>
          </w:p>
        </w:tc>
        <w:tc>
          <w:tcPr>
            <w:tcW w:w="2104" w:type="dxa"/>
          </w:tcPr>
          <w:p w14:paraId="664355AD" w14:textId="63B4F44C" w:rsidR="00C429B2" w:rsidRPr="00C429B2" w:rsidRDefault="00C429B2" w:rsidP="00C429B2">
            <w:pPr>
              <w:spacing w:after="0"/>
              <w:rPr>
                <w:rFonts w:ascii="Corbel" w:hAnsi="Corbel"/>
              </w:rPr>
            </w:pPr>
            <w:r w:rsidRPr="00003226">
              <w:rPr>
                <w:rFonts w:ascii="Corbel" w:hAnsi="Corbel"/>
                <w:szCs w:val="24"/>
              </w:rPr>
              <w:t>W, CA</w:t>
            </w:r>
          </w:p>
        </w:tc>
      </w:tr>
      <w:tr w:rsidR="00C429B2" w:rsidRPr="006D35E6" w14:paraId="49FB99A9" w14:textId="77777777" w:rsidTr="00C429B2">
        <w:tc>
          <w:tcPr>
            <w:tcW w:w="1965" w:type="dxa"/>
          </w:tcPr>
          <w:p w14:paraId="2E438965" w14:textId="5412ED14" w:rsidR="00C429B2" w:rsidRPr="00C429B2" w:rsidRDefault="00C429B2" w:rsidP="00C429B2">
            <w:pPr>
              <w:spacing w:after="0"/>
              <w:rPr>
                <w:rFonts w:ascii="Corbel" w:hAnsi="Corbel"/>
              </w:rPr>
            </w:pPr>
            <w:r w:rsidRPr="00C429B2">
              <w:rPr>
                <w:rFonts w:ascii="Corbel" w:hAnsi="Corbel"/>
              </w:rPr>
              <w:t>EK_03</w:t>
            </w:r>
          </w:p>
        </w:tc>
        <w:tc>
          <w:tcPr>
            <w:tcW w:w="5451" w:type="dxa"/>
          </w:tcPr>
          <w:p w14:paraId="6BEDA1EF" w14:textId="77777777" w:rsidR="00C429B2" w:rsidRDefault="00C429B2" w:rsidP="00C429B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C429B2">
              <w:rPr>
                <w:rFonts w:ascii="Corbel" w:hAnsi="Corbel"/>
              </w:rPr>
              <w:t>zaliczenie testu pisemnego na ocenę pozytywną</w:t>
            </w:r>
          </w:p>
          <w:p w14:paraId="473D10CC" w14:textId="0776E8D7" w:rsidR="00C429B2" w:rsidRPr="00C429B2" w:rsidRDefault="00C429B2" w:rsidP="00C429B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429B2">
              <w:rPr>
                <w:rFonts w:ascii="Corbel" w:hAnsi="Corbel"/>
              </w:rPr>
              <w:t xml:space="preserve"> obserwacja podczas zajęć</w:t>
            </w:r>
          </w:p>
        </w:tc>
        <w:tc>
          <w:tcPr>
            <w:tcW w:w="2104" w:type="dxa"/>
          </w:tcPr>
          <w:p w14:paraId="1F2E85AB" w14:textId="7E17120F" w:rsidR="00C429B2" w:rsidRPr="00C429B2" w:rsidRDefault="00C429B2" w:rsidP="00C429B2">
            <w:pPr>
              <w:spacing w:after="0"/>
              <w:rPr>
                <w:rFonts w:ascii="Corbel" w:hAnsi="Corbel"/>
              </w:rPr>
            </w:pPr>
            <w:r w:rsidRPr="00003226">
              <w:rPr>
                <w:rFonts w:ascii="Corbel" w:hAnsi="Corbel"/>
                <w:szCs w:val="24"/>
              </w:rPr>
              <w:t>W, CA</w:t>
            </w:r>
          </w:p>
        </w:tc>
      </w:tr>
    </w:tbl>
    <w:p w14:paraId="1A965116" w14:textId="77777777" w:rsidR="00923D7D" w:rsidRPr="006D35E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6D35E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D35E6">
        <w:rPr>
          <w:rFonts w:ascii="Corbel" w:hAnsi="Corbel"/>
          <w:smallCaps w:val="0"/>
          <w:szCs w:val="24"/>
        </w:rPr>
        <w:t xml:space="preserve">4.2 </w:t>
      </w:r>
      <w:r w:rsidR="0085747A" w:rsidRPr="006D35E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D35E6">
        <w:rPr>
          <w:rFonts w:ascii="Corbel" w:hAnsi="Corbel"/>
          <w:smallCaps w:val="0"/>
          <w:szCs w:val="24"/>
        </w:rPr>
        <w:t xml:space="preserve"> </w:t>
      </w:r>
    </w:p>
    <w:p w14:paraId="7DF4E37C" w14:textId="77777777" w:rsidR="00923D7D" w:rsidRPr="006D35E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D35E6" w14:paraId="44FB30F8" w14:textId="77777777" w:rsidTr="26BABAED">
        <w:tc>
          <w:tcPr>
            <w:tcW w:w="9670" w:type="dxa"/>
          </w:tcPr>
          <w:p w14:paraId="175CA275" w14:textId="77777777" w:rsidR="0085747A" w:rsidRDefault="00887ED4" w:rsidP="26BAB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="0D57893D" w:rsidRPr="006D35E6">
              <w:rPr>
                <w:rFonts w:ascii="Corbel" w:hAnsi="Corbel"/>
                <w:b w:val="0"/>
                <w:smallCaps w:val="0"/>
              </w:rPr>
              <w:t>aliczenie testu na ocenę pozytywną (ponad 50 % poprawnych odpowiedzi)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0F3BC235" w14:textId="77777777" w:rsidR="00C65E4A" w:rsidRPr="00C65E4A" w:rsidRDefault="00C65E4A" w:rsidP="26BAB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96215B" w14:textId="77777777" w:rsidR="00C65E4A" w:rsidRPr="00C65E4A" w:rsidRDefault="00C65E4A" w:rsidP="00C6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E4A">
              <w:rPr>
                <w:rFonts w:ascii="Corbel" w:hAnsi="Corbel"/>
                <w:b w:val="0"/>
                <w:smallCaps w:val="0"/>
                <w:szCs w:val="24"/>
              </w:rPr>
              <w:t xml:space="preserve">     Kryteria ocen:</w:t>
            </w:r>
          </w:p>
          <w:p w14:paraId="548A5914" w14:textId="77777777" w:rsidR="00C65E4A" w:rsidRPr="00C65E4A" w:rsidRDefault="00C65E4A" w:rsidP="00C65E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E4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A8836DF" w14:textId="77777777" w:rsidR="00C65E4A" w:rsidRPr="00C65E4A" w:rsidRDefault="00C65E4A" w:rsidP="00C65E4A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65E4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14:paraId="36ADFB5A" w14:textId="77777777" w:rsidR="00C65E4A" w:rsidRPr="00C65E4A" w:rsidRDefault="00C65E4A" w:rsidP="00C65E4A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65E4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14:paraId="4B908C94" w14:textId="77777777" w:rsidR="00C65E4A" w:rsidRPr="00C65E4A" w:rsidRDefault="00C65E4A" w:rsidP="00C65E4A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65E4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14:paraId="036DDE4A" w14:textId="77777777" w:rsidR="00C65E4A" w:rsidRPr="00C65E4A" w:rsidRDefault="00C65E4A" w:rsidP="00C65E4A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65E4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14:paraId="28F56C2A" w14:textId="77777777" w:rsidR="00C65E4A" w:rsidRPr="00C65E4A" w:rsidRDefault="00C65E4A" w:rsidP="00C65E4A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65E4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>3.0 – wykazuje znajomość każdej z treści uczenia się na poziomie 51%-60%</w:t>
            </w:r>
          </w:p>
          <w:p w14:paraId="6A435255" w14:textId="77777777" w:rsidR="00C65E4A" w:rsidRPr="00C65E4A" w:rsidRDefault="00C65E4A" w:rsidP="00C65E4A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65E4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14:paraId="722B00AE" w14:textId="57D1306E" w:rsidR="00C65E4A" w:rsidRPr="006D35E6" w:rsidRDefault="00C65E4A" w:rsidP="26BAB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42C6D796" w14:textId="77777777" w:rsidR="0085747A" w:rsidRPr="006D35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6D35E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D35E6">
        <w:rPr>
          <w:rFonts w:ascii="Corbel" w:hAnsi="Corbel"/>
          <w:b/>
          <w:sz w:val="24"/>
          <w:szCs w:val="24"/>
        </w:rPr>
        <w:t xml:space="preserve">5. </w:t>
      </w:r>
      <w:r w:rsidR="00C61DC5" w:rsidRPr="006D35E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1831B3" w14:textId="77777777" w:rsidR="0085747A" w:rsidRPr="006D35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6D35E6" w14:paraId="63D9DE79" w14:textId="77777777" w:rsidTr="26BABAED">
        <w:tc>
          <w:tcPr>
            <w:tcW w:w="4962" w:type="dxa"/>
            <w:vAlign w:val="center"/>
          </w:tcPr>
          <w:p w14:paraId="4C452BB7" w14:textId="77777777" w:rsidR="0085747A" w:rsidRPr="006D35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D35E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D35E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D35E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6D35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D35E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D35E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D35E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D35E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D35E6" w14:paraId="1943409D" w14:textId="77777777" w:rsidTr="26BABAED">
        <w:tc>
          <w:tcPr>
            <w:tcW w:w="4962" w:type="dxa"/>
          </w:tcPr>
          <w:p w14:paraId="531F1D14" w14:textId="77777777" w:rsidR="0085747A" w:rsidRPr="006D35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G</w:t>
            </w:r>
            <w:r w:rsidR="0085747A" w:rsidRPr="006D35E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6D35E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6D35E6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6D35E6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6D35E6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6D35E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D35E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4E11D2A" w14:textId="5F3C47D6" w:rsidR="0085747A" w:rsidRPr="006D35E6" w:rsidRDefault="06EACAA0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C61DC5" w:rsidRPr="006D35E6" w14:paraId="6E1EEC3A" w14:textId="77777777" w:rsidTr="26BABAED">
        <w:tc>
          <w:tcPr>
            <w:tcW w:w="4962" w:type="dxa"/>
          </w:tcPr>
          <w:p w14:paraId="2750A6CD" w14:textId="77777777" w:rsidR="00C61DC5" w:rsidRPr="006D35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D35E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6D35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1126E5D" w14:textId="3559D417" w:rsidR="00C61DC5" w:rsidRPr="006D35E6" w:rsidRDefault="00887ED4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4FA7293C" w:rsidRPr="006D35E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6D35E6" w14:paraId="75032421" w14:textId="77777777" w:rsidTr="26BABAED">
        <w:tc>
          <w:tcPr>
            <w:tcW w:w="4962" w:type="dxa"/>
          </w:tcPr>
          <w:p w14:paraId="7660431A" w14:textId="77777777" w:rsidR="0071620A" w:rsidRPr="006D35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6D35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DE403A5" w14:textId="6C1EE612" w:rsidR="00C61DC5" w:rsidRPr="006D35E6" w:rsidRDefault="00887ED4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678D22FB" w:rsidRPr="006D35E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6D35E6" w14:paraId="3D4B2727" w14:textId="77777777" w:rsidTr="26BABAED">
        <w:tc>
          <w:tcPr>
            <w:tcW w:w="4962" w:type="dxa"/>
          </w:tcPr>
          <w:p w14:paraId="05139495" w14:textId="77777777" w:rsidR="0085747A" w:rsidRPr="006D35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2431CDC" w14:textId="7472DA88" w:rsidR="0085747A" w:rsidRPr="006D35E6" w:rsidRDefault="54190408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6D35E6" w14:paraId="5FD1C35E" w14:textId="77777777" w:rsidTr="26BABAED">
        <w:tc>
          <w:tcPr>
            <w:tcW w:w="4962" w:type="dxa"/>
          </w:tcPr>
          <w:p w14:paraId="15CF954C" w14:textId="77777777" w:rsidR="0085747A" w:rsidRPr="006D35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D35E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9E398E2" w14:textId="55E7222C" w:rsidR="0085747A" w:rsidRPr="006D35E6" w:rsidRDefault="3EEBF3C3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D35E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BE219B" w14:textId="77777777" w:rsidR="0085747A" w:rsidRPr="006D35E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D35E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D35E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6287F21" w14:textId="77777777" w:rsidR="003E1941" w:rsidRPr="006D35E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6D35E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D35E6">
        <w:rPr>
          <w:rFonts w:ascii="Corbel" w:hAnsi="Corbel"/>
          <w:smallCaps w:val="0"/>
          <w:szCs w:val="24"/>
        </w:rPr>
        <w:t xml:space="preserve">6. </w:t>
      </w:r>
      <w:r w:rsidR="0085747A" w:rsidRPr="006D35E6">
        <w:rPr>
          <w:rFonts w:ascii="Corbel" w:hAnsi="Corbel"/>
          <w:smallCaps w:val="0"/>
          <w:szCs w:val="24"/>
        </w:rPr>
        <w:t>PRAKTYKI ZAWO</w:t>
      </w:r>
      <w:r w:rsidR="009D3F3B" w:rsidRPr="006D35E6">
        <w:rPr>
          <w:rFonts w:ascii="Corbel" w:hAnsi="Corbel"/>
          <w:smallCaps w:val="0"/>
          <w:szCs w:val="24"/>
        </w:rPr>
        <w:t>DOWE W RAMACH PRZEDMIOTU</w:t>
      </w:r>
    </w:p>
    <w:p w14:paraId="5BE93A62" w14:textId="77777777" w:rsidR="0085747A" w:rsidRPr="006D35E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7D34F5C7" w14:textId="39D5981F" w:rsidR="003E1941" w:rsidRDefault="00BD2A3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5239BC45" w14:textId="77777777" w:rsidR="00BD2A39" w:rsidRPr="006D35E6" w:rsidRDefault="00BD2A3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6D35E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D35E6">
        <w:rPr>
          <w:rFonts w:ascii="Corbel" w:hAnsi="Corbel"/>
          <w:smallCaps w:val="0"/>
          <w:szCs w:val="24"/>
        </w:rPr>
        <w:t xml:space="preserve">7. </w:t>
      </w:r>
      <w:r w:rsidR="0085747A" w:rsidRPr="006D35E6">
        <w:rPr>
          <w:rFonts w:ascii="Corbel" w:hAnsi="Corbel"/>
          <w:smallCaps w:val="0"/>
          <w:szCs w:val="24"/>
        </w:rPr>
        <w:t>LITERATURA</w:t>
      </w:r>
      <w:r w:rsidRPr="006D35E6">
        <w:rPr>
          <w:rFonts w:ascii="Corbel" w:hAnsi="Corbel"/>
          <w:smallCaps w:val="0"/>
          <w:szCs w:val="24"/>
        </w:rPr>
        <w:t xml:space="preserve"> </w:t>
      </w:r>
    </w:p>
    <w:p w14:paraId="0B4020A7" w14:textId="77777777" w:rsidR="00675843" w:rsidRPr="006D35E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D35E6" w14:paraId="729C9695" w14:textId="77777777" w:rsidTr="26BABAED">
        <w:trPr>
          <w:trHeight w:val="397"/>
        </w:trPr>
        <w:tc>
          <w:tcPr>
            <w:tcW w:w="7513" w:type="dxa"/>
          </w:tcPr>
          <w:p w14:paraId="0F0F08DE" w14:textId="28875F03" w:rsidR="0085747A" w:rsidRDefault="0085747A" w:rsidP="26BABAE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887ED4">
              <w:rPr>
                <w:rFonts w:ascii="Corbel" w:hAnsi="Corbel"/>
                <w:b w:val="0"/>
                <w:bCs/>
                <w:smallCaps w:val="0"/>
              </w:rPr>
              <w:t>Literatura podstawowa:</w:t>
            </w:r>
          </w:p>
          <w:p w14:paraId="6C54CA4F" w14:textId="77777777" w:rsidR="00887ED4" w:rsidRPr="00887ED4" w:rsidRDefault="00887ED4" w:rsidP="26BABAE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</w:p>
          <w:p w14:paraId="331D02DF" w14:textId="16FC77D7" w:rsidR="0085747A" w:rsidRPr="00887ED4" w:rsidRDefault="72D7A845" w:rsidP="00887ED4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887ED4">
              <w:rPr>
                <w:rFonts w:ascii="Corbel" w:hAnsi="Corbel"/>
                <w:b w:val="0"/>
                <w:smallCaps w:val="0"/>
              </w:rPr>
              <w:t>Menkes</w:t>
            </w:r>
            <w:proofErr w:type="spellEnd"/>
            <w:r w:rsidRPr="00887ED4">
              <w:rPr>
                <w:rFonts w:ascii="Corbel" w:hAnsi="Corbel"/>
                <w:b w:val="0"/>
                <w:smallCaps w:val="0"/>
              </w:rPr>
              <w:t xml:space="preserve"> J., Wasilkowski A., </w:t>
            </w:r>
            <w:r w:rsidRPr="00887ED4">
              <w:rPr>
                <w:rFonts w:ascii="Corbel" w:hAnsi="Corbel"/>
                <w:b w:val="0"/>
                <w:i/>
                <w:smallCaps w:val="0"/>
              </w:rPr>
              <w:t>Organizacje międzynarodowe</w:t>
            </w:r>
            <w:r w:rsidR="2241D051" w:rsidRPr="00887ED4">
              <w:rPr>
                <w:rFonts w:ascii="Corbel" w:hAnsi="Corbel"/>
                <w:b w:val="0"/>
                <w:i/>
                <w:smallCaps w:val="0"/>
              </w:rPr>
              <w:t>. Prawo instytucjonalne</w:t>
            </w:r>
            <w:r w:rsidR="2241D051" w:rsidRPr="00887ED4">
              <w:rPr>
                <w:rFonts w:ascii="Corbel" w:hAnsi="Corbel"/>
                <w:b w:val="0"/>
                <w:smallCaps w:val="0"/>
              </w:rPr>
              <w:t>, Warszawa</w:t>
            </w:r>
            <w:r w:rsidR="0D3F5367" w:rsidRPr="00887ED4">
              <w:rPr>
                <w:rFonts w:ascii="Corbel" w:hAnsi="Corbel"/>
                <w:b w:val="0"/>
                <w:smallCaps w:val="0"/>
              </w:rPr>
              <w:t xml:space="preserve"> 2010.</w:t>
            </w:r>
          </w:p>
          <w:p w14:paraId="7BDF7F03" w14:textId="77777777" w:rsidR="0085747A" w:rsidRDefault="2C853F53" w:rsidP="00887ED4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</w:rPr>
            </w:pPr>
            <w:r w:rsidRPr="00887ED4">
              <w:rPr>
                <w:rFonts w:ascii="Corbel" w:hAnsi="Corbel"/>
                <w:b w:val="0"/>
                <w:i/>
                <w:smallCaps w:val="0"/>
              </w:rPr>
              <w:t>Organizacje w stosunkach międzynarodowych. Istota-mechanizmy działania-zasięg</w:t>
            </w:r>
            <w:r w:rsidRPr="00887ED4">
              <w:rPr>
                <w:rFonts w:ascii="Corbel" w:hAnsi="Corbel"/>
                <w:b w:val="0"/>
                <w:smallCaps w:val="0"/>
              </w:rPr>
              <w:t xml:space="preserve">, red. T. Łoś-Nowak, </w:t>
            </w:r>
            <w:r w:rsidR="0FBEEBE9" w:rsidRPr="00887ED4">
              <w:rPr>
                <w:rFonts w:ascii="Corbel" w:hAnsi="Corbel"/>
                <w:b w:val="0"/>
                <w:smallCaps w:val="0"/>
              </w:rPr>
              <w:t>Wrocław 2009.</w:t>
            </w:r>
          </w:p>
          <w:p w14:paraId="17C922C1" w14:textId="0BE218D6" w:rsidR="00887ED4" w:rsidRPr="00887ED4" w:rsidRDefault="00887ED4" w:rsidP="00887ED4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</w:rPr>
            </w:pPr>
          </w:p>
        </w:tc>
      </w:tr>
      <w:tr w:rsidR="0085747A" w:rsidRPr="006D35E6" w14:paraId="1616B1D9" w14:textId="77777777" w:rsidTr="26BABAED">
        <w:trPr>
          <w:trHeight w:val="397"/>
        </w:trPr>
        <w:tc>
          <w:tcPr>
            <w:tcW w:w="7513" w:type="dxa"/>
          </w:tcPr>
          <w:p w14:paraId="20931F11" w14:textId="48189BE9" w:rsidR="0085747A" w:rsidRDefault="0085747A" w:rsidP="26BABAE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887ED4">
              <w:rPr>
                <w:rFonts w:ascii="Corbel" w:hAnsi="Corbel"/>
                <w:b w:val="0"/>
                <w:bCs/>
                <w:smallCaps w:val="0"/>
              </w:rPr>
              <w:t xml:space="preserve">Literatura uzupełniająca: </w:t>
            </w:r>
          </w:p>
          <w:p w14:paraId="7322235E" w14:textId="77777777" w:rsidR="00887ED4" w:rsidRPr="00887ED4" w:rsidRDefault="00887ED4" w:rsidP="26BABAE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</w:p>
          <w:p w14:paraId="3460FE12" w14:textId="4A9F2D0D" w:rsidR="0085747A" w:rsidRPr="00887ED4" w:rsidRDefault="6AC1B3E0" w:rsidP="00887ED4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887ED4">
              <w:rPr>
                <w:rFonts w:ascii="Corbel" w:hAnsi="Corbel"/>
                <w:b w:val="0"/>
                <w:smallCaps w:val="0"/>
              </w:rPr>
              <w:t>Bierzanek</w:t>
            </w:r>
            <w:proofErr w:type="spellEnd"/>
            <w:r w:rsidRPr="00887ED4">
              <w:rPr>
                <w:rFonts w:ascii="Corbel" w:hAnsi="Corbel"/>
                <w:b w:val="0"/>
                <w:smallCaps w:val="0"/>
              </w:rPr>
              <w:t xml:space="preserve"> R., </w:t>
            </w:r>
            <w:proofErr w:type="spellStart"/>
            <w:r w:rsidRPr="00887ED4">
              <w:rPr>
                <w:rFonts w:ascii="Corbel" w:hAnsi="Corbel"/>
                <w:b w:val="0"/>
                <w:smallCaps w:val="0"/>
              </w:rPr>
              <w:t>Symonides</w:t>
            </w:r>
            <w:proofErr w:type="spellEnd"/>
            <w:r w:rsidRPr="00887ED4">
              <w:rPr>
                <w:rFonts w:ascii="Corbel" w:hAnsi="Corbel"/>
                <w:b w:val="0"/>
                <w:smallCaps w:val="0"/>
              </w:rPr>
              <w:t xml:space="preserve"> J., </w:t>
            </w:r>
            <w:r w:rsidRPr="00887ED4">
              <w:rPr>
                <w:rFonts w:ascii="Corbel" w:hAnsi="Corbel"/>
                <w:b w:val="0"/>
                <w:i/>
                <w:smallCaps w:val="0"/>
              </w:rPr>
              <w:t>Prawo międzynarodowe publiczne</w:t>
            </w:r>
            <w:r w:rsidRPr="00887ED4">
              <w:rPr>
                <w:rFonts w:ascii="Corbel" w:hAnsi="Corbel"/>
                <w:b w:val="0"/>
                <w:smallCaps w:val="0"/>
              </w:rPr>
              <w:t>, Warszawa 2006.</w:t>
            </w:r>
          </w:p>
          <w:p w14:paraId="534F8C8A" w14:textId="31204D00" w:rsidR="0085747A" w:rsidRPr="00887ED4" w:rsidRDefault="32F2B417" w:rsidP="00887ED4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</w:rPr>
            </w:pPr>
            <w:r w:rsidRPr="00887ED4">
              <w:rPr>
                <w:rFonts w:ascii="Corbel" w:hAnsi="Corbel"/>
                <w:b w:val="0"/>
                <w:smallCaps w:val="0"/>
              </w:rPr>
              <w:t xml:space="preserve">Moroń D., </w:t>
            </w:r>
            <w:r w:rsidRPr="00887ED4">
              <w:rPr>
                <w:rFonts w:ascii="Corbel" w:hAnsi="Corbel"/>
                <w:b w:val="0"/>
                <w:i/>
                <w:smallCaps w:val="0"/>
              </w:rPr>
              <w:t>Organizacje pozarządowe. Fundament społeczeństwa obywatelskiego</w:t>
            </w:r>
            <w:r w:rsidRPr="00887ED4">
              <w:rPr>
                <w:rFonts w:ascii="Corbel" w:hAnsi="Corbel"/>
                <w:b w:val="0"/>
                <w:smallCaps w:val="0"/>
              </w:rPr>
              <w:t>, Wrocław 2012.</w:t>
            </w:r>
          </w:p>
        </w:tc>
      </w:tr>
    </w:tbl>
    <w:p w14:paraId="1D7B270A" w14:textId="77777777" w:rsidR="0085747A" w:rsidRPr="006D35E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904CB7" w14:textId="77777777" w:rsidR="0085747A" w:rsidRPr="006D35E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6D35E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D35E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D35E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ACD6C" w14:textId="77777777" w:rsidR="009040F6" w:rsidRDefault="009040F6" w:rsidP="00C16ABF">
      <w:pPr>
        <w:spacing w:after="0" w:line="240" w:lineRule="auto"/>
      </w:pPr>
      <w:r>
        <w:separator/>
      </w:r>
    </w:p>
  </w:endnote>
  <w:endnote w:type="continuationSeparator" w:id="0">
    <w:p w14:paraId="57AF367A" w14:textId="77777777" w:rsidR="009040F6" w:rsidRDefault="009040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6B207" w14:textId="77777777" w:rsidR="009040F6" w:rsidRDefault="009040F6" w:rsidP="00C16ABF">
      <w:pPr>
        <w:spacing w:after="0" w:line="240" w:lineRule="auto"/>
      </w:pPr>
      <w:r>
        <w:separator/>
      </w:r>
    </w:p>
  </w:footnote>
  <w:footnote w:type="continuationSeparator" w:id="0">
    <w:p w14:paraId="5EB7741A" w14:textId="77777777" w:rsidR="009040F6" w:rsidRDefault="009040F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39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724"/>
    <w:rsid w:val="000F1C57"/>
    <w:rsid w:val="000F5615"/>
    <w:rsid w:val="0011381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2B41"/>
    <w:rsid w:val="0022477D"/>
    <w:rsid w:val="002278A9"/>
    <w:rsid w:val="002336F9"/>
    <w:rsid w:val="0024028F"/>
    <w:rsid w:val="00244ABC"/>
    <w:rsid w:val="00281FF2"/>
    <w:rsid w:val="002857DE"/>
    <w:rsid w:val="00291567"/>
    <w:rsid w:val="00294BF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7934"/>
    <w:rsid w:val="00513B6F"/>
    <w:rsid w:val="00517C63"/>
    <w:rsid w:val="005363C4"/>
    <w:rsid w:val="00536BDE"/>
    <w:rsid w:val="00543ACC"/>
    <w:rsid w:val="005608E7"/>
    <w:rsid w:val="0056696D"/>
    <w:rsid w:val="00571DE1"/>
    <w:rsid w:val="0059484D"/>
    <w:rsid w:val="005A0855"/>
    <w:rsid w:val="005A133C"/>
    <w:rsid w:val="005A3196"/>
    <w:rsid w:val="005A37EF"/>
    <w:rsid w:val="005C080F"/>
    <w:rsid w:val="005C55E5"/>
    <w:rsid w:val="005C696A"/>
    <w:rsid w:val="005E6E85"/>
    <w:rsid w:val="005F31D2"/>
    <w:rsid w:val="005F5B2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35E6"/>
    <w:rsid w:val="006D6139"/>
    <w:rsid w:val="006E5D65"/>
    <w:rsid w:val="006F1282"/>
    <w:rsid w:val="006F1FBC"/>
    <w:rsid w:val="006F31E2"/>
    <w:rsid w:val="007042A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1D54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87ED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0F6"/>
    <w:rsid w:val="00916188"/>
    <w:rsid w:val="00923D7D"/>
    <w:rsid w:val="009508DF"/>
    <w:rsid w:val="00950DAC"/>
    <w:rsid w:val="00954A07"/>
    <w:rsid w:val="0099360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E79"/>
    <w:rsid w:val="00A25375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2A3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800"/>
    <w:rsid w:val="00C26CB7"/>
    <w:rsid w:val="00C324C1"/>
    <w:rsid w:val="00C36992"/>
    <w:rsid w:val="00C429B2"/>
    <w:rsid w:val="00C56036"/>
    <w:rsid w:val="00C61DC5"/>
    <w:rsid w:val="00C65E4A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AB4"/>
    <w:rsid w:val="00D552B2"/>
    <w:rsid w:val="00D608D1"/>
    <w:rsid w:val="00D71E8F"/>
    <w:rsid w:val="00D74119"/>
    <w:rsid w:val="00D8075B"/>
    <w:rsid w:val="00D8678B"/>
    <w:rsid w:val="00DA2114"/>
    <w:rsid w:val="00DE09C0"/>
    <w:rsid w:val="00DE4A14"/>
    <w:rsid w:val="00DF320D"/>
    <w:rsid w:val="00DF71C8"/>
    <w:rsid w:val="00E106D5"/>
    <w:rsid w:val="00E129B8"/>
    <w:rsid w:val="00E21E7D"/>
    <w:rsid w:val="00E22FBC"/>
    <w:rsid w:val="00E24BF5"/>
    <w:rsid w:val="00E25338"/>
    <w:rsid w:val="00E318D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0372C4"/>
    <w:rsid w:val="01D02E85"/>
    <w:rsid w:val="021DF03D"/>
    <w:rsid w:val="024463D3"/>
    <w:rsid w:val="026DC54A"/>
    <w:rsid w:val="027971A0"/>
    <w:rsid w:val="033B5D05"/>
    <w:rsid w:val="034D3C4A"/>
    <w:rsid w:val="0369CD42"/>
    <w:rsid w:val="036D299F"/>
    <w:rsid w:val="042B8430"/>
    <w:rsid w:val="052184B7"/>
    <w:rsid w:val="0592730E"/>
    <w:rsid w:val="06253AE8"/>
    <w:rsid w:val="06EACAA0"/>
    <w:rsid w:val="076C3790"/>
    <w:rsid w:val="085DD550"/>
    <w:rsid w:val="09166948"/>
    <w:rsid w:val="0920BC95"/>
    <w:rsid w:val="0ABF9000"/>
    <w:rsid w:val="0B5A1F93"/>
    <w:rsid w:val="0CF317FF"/>
    <w:rsid w:val="0D3BC56A"/>
    <w:rsid w:val="0D3F5367"/>
    <w:rsid w:val="0D57893D"/>
    <w:rsid w:val="0E00E2EC"/>
    <w:rsid w:val="0E669C93"/>
    <w:rsid w:val="0EBF1F79"/>
    <w:rsid w:val="0EC43BAA"/>
    <w:rsid w:val="0F5C779D"/>
    <w:rsid w:val="0FBEEBE9"/>
    <w:rsid w:val="1082B116"/>
    <w:rsid w:val="10D9E932"/>
    <w:rsid w:val="10F213B0"/>
    <w:rsid w:val="11087908"/>
    <w:rsid w:val="1229CF92"/>
    <w:rsid w:val="136D9295"/>
    <w:rsid w:val="150B0DAC"/>
    <w:rsid w:val="15A00778"/>
    <w:rsid w:val="16836D8B"/>
    <w:rsid w:val="16E0253B"/>
    <w:rsid w:val="170456FC"/>
    <w:rsid w:val="17CDA5E5"/>
    <w:rsid w:val="18AA98ED"/>
    <w:rsid w:val="1B29F0DA"/>
    <w:rsid w:val="1B510BC4"/>
    <w:rsid w:val="1D7B531C"/>
    <w:rsid w:val="1EC4256A"/>
    <w:rsid w:val="1EDBF7C7"/>
    <w:rsid w:val="20A42053"/>
    <w:rsid w:val="2171BD14"/>
    <w:rsid w:val="2211B945"/>
    <w:rsid w:val="2241D051"/>
    <w:rsid w:val="23D904BE"/>
    <w:rsid w:val="23DECDC2"/>
    <w:rsid w:val="23E3F987"/>
    <w:rsid w:val="25090D79"/>
    <w:rsid w:val="267764E7"/>
    <w:rsid w:val="268F6013"/>
    <w:rsid w:val="26BABAED"/>
    <w:rsid w:val="26D17D1C"/>
    <w:rsid w:val="2728A7D5"/>
    <w:rsid w:val="2729FC3C"/>
    <w:rsid w:val="27730A10"/>
    <w:rsid w:val="28FB1F38"/>
    <w:rsid w:val="2988AD95"/>
    <w:rsid w:val="2AA16995"/>
    <w:rsid w:val="2C853F53"/>
    <w:rsid w:val="2D0ACEB4"/>
    <w:rsid w:val="2D0B8990"/>
    <w:rsid w:val="2D7319BE"/>
    <w:rsid w:val="2D7ADB23"/>
    <w:rsid w:val="2DA002C5"/>
    <w:rsid w:val="2DA9D03E"/>
    <w:rsid w:val="2F05648E"/>
    <w:rsid w:val="2F2B5488"/>
    <w:rsid w:val="2F66FFA3"/>
    <w:rsid w:val="3035CEA1"/>
    <w:rsid w:val="303C0ACB"/>
    <w:rsid w:val="31B25C96"/>
    <w:rsid w:val="328B31BF"/>
    <w:rsid w:val="32F2B417"/>
    <w:rsid w:val="343D93F0"/>
    <w:rsid w:val="346E404F"/>
    <w:rsid w:val="34B4598E"/>
    <w:rsid w:val="34DEDF31"/>
    <w:rsid w:val="3523CF49"/>
    <w:rsid w:val="3546A5DD"/>
    <w:rsid w:val="36442E47"/>
    <w:rsid w:val="38851F21"/>
    <w:rsid w:val="3965DC0E"/>
    <w:rsid w:val="3D61E8A2"/>
    <w:rsid w:val="3E640B5E"/>
    <w:rsid w:val="3EEBF3C3"/>
    <w:rsid w:val="3EFB2CDA"/>
    <w:rsid w:val="3FB9FB00"/>
    <w:rsid w:val="3FC34A67"/>
    <w:rsid w:val="3FF7F64C"/>
    <w:rsid w:val="402F4054"/>
    <w:rsid w:val="4123756A"/>
    <w:rsid w:val="427DE644"/>
    <w:rsid w:val="4362A824"/>
    <w:rsid w:val="44171B5C"/>
    <w:rsid w:val="4535B72D"/>
    <w:rsid w:val="4578A527"/>
    <w:rsid w:val="477D3106"/>
    <w:rsid w:val="4986CD06"/>
    <w:rsid w:val="4A5179C9"/>
    <w:rsid w:val="4B8205E3"/>
    <w:rsid w:val="4CA67FA5"/>
    <w:rsid w:val="4D846EF5"/>
    <w:rsid w:val="4DC83459"/>
    <w:rsid w:val="4DF2811F"/>
    <w:rsid w:val="4E777EFE"/>
    <w:rsid w:val="4F8A1941"/>
    <w:rsid w:val="4FA7293C"/>
    <w:rsid w:val="50054447"/>
    <w:rsid w:val="515B9514"/>
    <w:rsid w:val="520BB143"/>
    <w:rsid w:val="52EDE627"/>
    <w:rsid w:val="52F686D0"/>
    <w:rsid w:val="5329010D"/>
    <w:rsid w:val="538D4C0D"/>
    <w:rsid w:val="5398EE16"/>
    <w:rsid w:val="54190408"/>
    <w:rsid w:val="5592654A"/>
    <w:rsid w:val="55B33691"/>
    <w:rsid w:val="56425924"/>
    <w:rsid w:val="575D683E"/>
    <w:rsid w:val="57A4FD0E"/>
    <w:rsid w:val="58B44384"/>
    <w:rsid w:val="598DA4BB"/>
    <w:rsid w:val="599AEC09"/>
    <w:rsid w:val="5AF0D076"/>
    <w:rsid w:val="5CCD521C"/>
    <w:rsid w:val="5D3F3E68"/>
    <w:rsid w:val="5E150578"/>
    <w:rsid w:val="5E19280B"/>
    <w:rsid w:val="5ED3CE0F"/>
    <w:rsid w:val="5F1796D0"/>
    <w:rsid w:val="5F518322"/>
    <w:rsid w:val="5F97A0DE"/>
    <w:rsid w:val="626B04DD"/>
    <w:rsid w:val="635ECF25"/>
    <w:rsid w:val="63F7FCB8"/>
    <w:rsid w:val="643DFCD9"/>
    <w:rsid w:val="64722370"/>
    <w:rsid w:val="6494F187"/>
    <w:rsid w:val="65BEA22D"/>
    <w:rsid w:val="66018ED0"/>
    <w:rsid w:val="66C57C71"/>
    <w:rsid w:val="66FEA8E8"/>
    <w:rsid w:val="67658D1E"/>
    <w:rsid w:val="67863478"/>
    <w:rsid w:val="678D22FB"/>
    <w:rsid w:val="682CD061"/>
    <w:rsid w:val="685FEA7F"/>
    <w:rsid w:val="690E5751"/>
    <w:rsid w:val="69306927"/>
    <w:rsid w:val="6AC1B3E0"/>
    <w:rsid w:val="6B147273"/>
    <w:rsid w:val="6BF8FBE9"/>
    <w:rsid w:val="6C3D8F0B"/>
    <w:rsid w:val="6C852B7C"/>
    <w:rsid w:val="6CA768F8"/>
    <w:rsid w:val="6D2A549F"/>
    <w:rsid w:val="6D8A4DB2"/>
    <w:rsid w:val="6DF5D651"/>
    <w:rsid w:val="6DF9F0ED"/>
    <w:rsid w:val="6EC24BF9"/>
    <w:rsid w:val="7291191E"/>
    <w:rsid w:val="72D7A845"/>
    <w:rsid w:val="74BB6EA5"/>
    <w:rsid w:val="75154284"/>
    <w:rsid w:val="75E857DB"/>
    <w:rsid w:val="767B069B"/>
    <w:rsid w:val="768D6AD7"/>
    <w:rsid w:val="77BB8D2A"/>
    <w:rsid w:val="77DB9CFE"/>
    <w:rsid w:val="783C755A"/>
    <w:rsid w:val="7929047D"/>
    <w:rsid w:val="795493CE"/>
    <w:rsid w:val="79BC5472"/>
    <w:rsid w:val="7A58B7E5"/>
    <w:rsid w:val="7A6E1518"/>
    <w:rsid w:val="7B540549"/>
    <w:rsid w:val="7BF0B3CD"/>
    <w:rsid w:val="7C7DEE2F"/>
    <w:rsid w:val="7E99A1B1"/>
    <w:rsid w:val="7EC4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111B7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35F59-03F6-4820-9372-4350CA32C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441C5-7367-4FFB-AB93-4EB53756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D9616C-7AAF-461D-9A53-DC0B0FBEF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838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2020-10-27T09:57:00Z</dcterms:created>
  <dcterms:modified xsi:type="dcterms:W3CDTF">2022-12-08T12:36:00Z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